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8FBD6B" w14:textId="77777777" w:rsidR="003147C2" w:rsidRPr="00E979CD" w:rsidRDefault="003147C2" w:rsidP="007D4CB8">
      <w:pPr>
        <w:pStyle w:val="CourseName"/>
      </w:pPr>
      <w:r w:rsidRPr="00E979CD">
        <w:t>AOIT Web Design</w:t>
      </w:r>
      <w:r w:rsidR="00373F80">
        <w:t xml:space="preserve"> </w:t>
      </w:r>
    </w:p>
    <w:p w14:paraId="6F62A5A2" w14:textId="77777777" w:rsidR="003147C2" w:rsidRPr="00E979CD" w:rsidRDefault="003147C2" w:rsidP="003147C2">
      <w:pPr>
        <w:pStyle w:val="LessonNo"/>
      </w:pPr>
      <w:r w:rsidRPr="00E979CD">
        <w:t xml:space="preserve">Lesson </w:t>
      </w:r>
      <w:r w:rsidR="004402A5">
        <w:t>9</w:t>
      </w:r>
    </w:p>
    <w:p w14:paraId="36792A0B" w14:textId="77777777" w:rsidR="003147C2" w:rsidRPr="00E979CD" w:rsidRDefault="003147C2" w:rsidP="002C15C5">
      <w:pPr>
        <w:pStyle w:val="LessonTitle"/>
      </w:pPr>
      <w:r w:rsidRPr="00E979CD">
        <w:t>Using Development Tools and Techniques</w:t>
      </w:r>
    </w:p>
    <w:p w14:paraId="614EBAF1" w14:textId="77777777" w:rsidR="00FB34EA" w:rsidRPr="00E979CD" w:rsidRDefault="00FB34EA" w:rsidP="00042E92">
      <w:pPr>
        <w:pStyle w:val="Resources"/>
      </w:pPr>
      <w:r w:rsidRPr="00E979CD">
        <w:t>Student Resources</w:t>
      </w:r>
    </w:p>
    <w:tbl>
      <w:tblPr>
        <w:tblW w:w="4851" w:type="pct"/>
        <w:tblInd w:w="1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44" w:type="dxa"/>
          <w:left w:w="144" w:type="dxa"/>
          <w:bottom w:w="144" w:type="dxa"/>
          <w:right w:w="144" w:type="dxa"/>
        </w:tblCellMar>
        <w:tblLook w:val="01E0" w:firstRow="1" w:lastRow="1" w:firstColumn="1" w:lastColumn="1" w:noHBand="0" w:noVBand="0"/>
      </w:tblPr>
      <w:tblGrid>
        <w:gridCol w:w="2520"/>
        <w:gridCol w:w="6840"/>
      </w:tblGrid>
      <w:tr w:rsidR="00FB34EA" w:rsidRPr="00E979CD" w14:paraId="601B6220" w14:textId="77777777">
        <w:tc>
          <w:tcPr>
            <w:tcW w:w="1346" w:type="pct"/>
            <w:tcBorders>
              <w:bottom w:val="single" w:sz="4" w:space="0" w:color="auto"/>
            </w:tcBorders>
            <w:shd w:val="clear" w:color="auto" w:fill="336699"/>
          </w:tcPr>
          <w:p w14:paraId="24668C50" w14:textId="77777777" w:rsidR="00FB34EA" w:rsidRPr="00E979CD" w:rsidRDefault="00E72D93" w:rsidP="00620253">
            <w:pPr>
              <w:pStyle w:val="TableHeadings"/>
            </w:pPr>
            <w:r w:rsidRPr="00E979CD">
              <w:t>Resource</w:t>
            </w:r>
          </w:p>
        </w:tc>
        <w:tc>
          <w:tcPr>
            <w:tcW w:w="3654" w:type="pct"/>
            <w:tcBorders>
              <w:bottom w:val="single" w:sz="4" w:space="0" w:color="auto"/>
            </w:tcBorders>
            <w:shd w:val="clear" w:color="auto" w:fill="336699"/>
          </w:tcPr>
          <w:p w14:paraId="0D21ADF6" w14:textId="77777777" w:rsidR="00FB34EA" w:rsidRPr="00E979CD" w:rsidRDefault="00E72D93" w:rsidP="00620253">
            <w:pPr>
              <w:pStyle w:val="TableHeadings"/>
            </w:pPr>
            <w:r w:rsidRPr="00E979CD">
              <w:t>Description</w:t>
            </w:r>
            <w:r w:rsidR="00FB34EA" w:rsidRPr="00E979CD">
              <w:t xml:space="preserve"> </w:t>
            </w:r>
          </w:p>
        </w:tc>
      </w:tr>
      <w:tr w:rsidR="00E12DC5" w:rsidRPr="00E979CD" w14:paraId="2ABAC7F0" w14:textId="77777777">
        <w:tc>
          <w:tcPr>
            <w:tcW w:w="1346" w:type="pct"/>
            <w:shd w:val="clear" w:color="auto" w:fill="CADCEE"/>
          </w:tcPr>
          <w:p w14:paraId="15904277" w14:textId="77777777" w:rsidR="00E12DC5" w:rsidRPr="00E979CD" w:rsidRDefault="00E12DC5" w:rsidP="00620253">
            <w:pPr>
              <w:pStyle w:val="TableText"/>
            </w:pPr>
            <w:r w:rsidRPr="00E979CD">
              <w:t xml:space="preserve">Student Resource </w:t>
            </w:r>
            <w:r w:rsidR="004402A5">
              <w:t>9</w:t>
            </w:r>
            <w:r w:rsidRPr="00E979CD">
              <w:t>.1</w:t>
            </w:r>
          </w:p>
        </w:tc>
        <w:tc>
          <w:tcPr>
            <w:tcW w:w="3654" w:type="pct"/>
            <w:shd w:val="clear" w:color="auto" w:fill="CADCEE"/>
          </w:tcPr>
          <w:p w14:paraId="5A5284BA" w14:textId="77777777" w:rsidR="00E12DC5" w:rsidRPr="00F6139F" w:rsidRDefault="00F6139F" w:rsidP="00371832">
            <w:pPr>
              <w:pStyle w:val="TableText"/>
              <w:rPr>
                <w:rFonts w:cs="AvenirLT-Heavy"/>
                <w:b/>
                <w:color w:val="27448B"/>
                <w:sz w:val="36"/>
                <w:szCs w:val="36"/>
              </w:rPr>
            </w:pPr>
            <w:r w:rsidRPr="00F6139F">
              <w:t>Guide: Template-Designed Web Pages</w:t>
            </w:r>
          </w:p>
        </w:tc>
      </w:tr>
      <w:tr w:rsidR="00524CAC" w:rsidRPr="00E979CD" w14:paraId="6C5E8E6E" w14:textId="77777777">
        <w:tc>
          <w:tcPr>
            <w:tcW w:w="1346" w:type="pct"/>
            <w:tcBorders>
              <w:bottom w:val="single" w:sz="4" w:space="0" w:color="auto"/>
            </w:tcBorders>
          </w:tcPr>
          <w:p w14:paraId="5A94F909" w14:textId="77777777" w:rsidR="00524CAC" w:rsidRPr="00E979CD" w:rsidRDefault="00524CAC" w:rsidP="00620253">
            <w:pPr>
              <w:pStyle w:val="TableText"/>
            </w:pPr>
            <w:r w:rsidRPr="00E979CD">
              <w:t xml:space="preserve">Student Resource </w:t>
            </w:r>
            <w:r>
              <w:t>9</w:t>
            </w:r>
            <w:r w:rsidRPr="00E979CD">
              <w:t>.2</w:t>
            </w:r>
          </w:p>
        </w:tc>
        <w:tc>
          <w:tcPr>
            <w:tcW w:w="3654" w:type="pct"/>
            <w:tcBorders>
              <w:bottom w:val="single" w:sz="4" w:space="0" w:color="auto"/>
            </w:tcBorders>
          </w:tcPr>
          <w:p w14:paraId="2022A69D" w14:textId="77777777" w:rsidR="00524CAC" w:rsidRPr="00E979CD" w:rsidRDefault="00524CAC" w:rsidP="00FC663E">
            <w:pPr>
              <w:pStyle w:val="TableText"/>
            </w:pPr>
            <w:r>
              <w:t xml:space="preserve">Tutorial: Preparing </w:t>
            </w:r>
            <w:r w:rsidR="00FC663E">
              <w:t xml:space="preserve">a </w:t>
            </w:r>
            <w:r>
              <w:t xml:space="preserve">Layout </w:t>
            </w:r>
            <w:r w:rsidR="008947A6">
              <w:t>for</w:t>
            </w:r>
            <w:r>
              <w:t xml:space="preserve"> a Template</w:t>
            </w:r>
          </w:p>
        </w:tc>
      </w:tr>
      <w:tr w:rsidR="00524CAC" w:rsidRPr="00E979CD" w14:paraId="7B34DE0C" w14:textId="77777777">
        <w:tc>
          <w:tcPr>
            <w:tcW w:w="1346" w:type="pct"/>
            <w:shd w:val="clear" w:color="auto" w:fill="CADCEE"/>
          </w:tcPr>
          <w:p w14:paraId="028AF10D" w14:textId="77777777" w:rsidR="00524CAC" w:rsidRPr="00E979CD" w:rsidRDefault="00524CAC" w:rsidP="00620253">
            <w:pPr>
              <w:pStyle w:val="TableText"/>
            </w:pPr>
            <w:r w:rsidRPr="00E979CD">
              <w:t xml:space="preserve">Student Resource </w:t>
            </w:r>
            <w:r>
              <w:t>9</w:t>
            </w:r>
            <w:r w:rsidRPr="00E979CD">
              <w:t>.3</w:t>
            </w:r>
          </w:p>
        </w:tc>
        <w:tc>
          <w:tcPr>
            <w:tcW w:w="3654" w:type="pct"/>
            <w:shd w:val="clear" w:color="auto" w:fill="CADCEE"/>
          </w:tcPr>
          <w:p w14:paraId="274E202B" w14:textId="77777777" w:rsidR="00524CAC" w:rsidRPr="00E979CD" w:rsidRDefault="00524CAC" w:rsidP="00F21E2F">
            <w:pPr>
              <w:pStyle w:val="TableText"/>
            </w:pPr>
            <w:r>
              <w:t>Tutorial: Creating a Template</w:t>
            </w:r>
          </w:p>
        </w:tc>
      </w:tr>
      <w:tr w:rsidR="00524CAC" w:rsidRPr="00E979CD" w14:paraId="2086ACC9" w14:textId="77777777">
        <w:tc>
          <w:tcPr>
            <w:tcW w:w="1346" w:type="pct"/>
          </w:tcPr>
          <w:p w14:paraId="36376DB1" w14:textId="77777777" w:rsidR="00524CAC" w:rsidRPr="00E979CD" w:rsidRDefault="00524CAC" w:rsidP="00620253">
            <w:pPr>
              <w:pStyle w:val="TableText"/>
            </w:pPr>
            <w:r>
              <w:t>Student Resource 9.4</w:t>
            </w:r>
          </w:p>
        </w:tc>
        <w:tc>
          <w:tcPr>
            <w:tcW w:w="3654" w:type="pct"/>
          </w:tcPr>
          <w:p w14:paraId="0777F88B" w14:textId="77777777" w:rsidR="00524CAC" w:rsidRPr="00E979CD" w:rsidRDefault="00524CAC" w:rsidP="00F21E2F">
            <w:pPr>
              <w:pStyle w:val="TableText"/>
            </w:pPr>
            <w:r>
              <w:t>Tutorial: Creating Child Pages</w:t>
            </w:r>
          </w:p>
        </w:tc>
      </w:tr>
      <w:tr w:rsidR="00524CAC" w:rsidRPr="00E979CD" w14:paraId="5FFD7623" w14:textId="77777777" w:rsidTr="00E71A98">
        <w:tc>
          <w:tcPr>
            <w:tcW w:w="1346" w:type="pct"/>
            <w:shd w:val="clear" w:color="auto" w:fill="CADCEE"/>
          </w:tcPr>
          <w:p w14:paraId="699F6F03" w14:textId="77777777" w:rsidR="00524CAC" w:rsidRPr="00E979CD" w:rsidRDefault="00524CAC" w:rsidP="00E71A98">
            <w:pPr>
              <w:pStyle w:val="TableText"/>
            </w:pPr>
            <w:r w:rsidRPr="00E979CD">
              <w:t xml:space="preserve">Student Resource </w:t>
            </w:r>
            <w:r>
              <w:t>9.5</w:t>
            </w:r>
          </w:p>
        </w:tc>
        <w:tc>
          <w:tcPr>
            <w:tcW w:w="3654" w:type="pct"/>
            <w:shd w:val="clear" w:color="auto" w:fill="CADCEE"/>
          </w:tcPr>
          <w:p w14:paraId="2472B7AF" w14:textId="77777777" w:rsidR="00524CAC" w:rsidRDefault="00524CAC" w:rsidP="00F21E2F">
            <w:pPr>
              <w:pStyle w:val="TableText"/>
            </w:pPr>
            <w:r>
              <w:t>Tutorial: Updating a Template</w:t>
            </w:r>
          </w:p>
        </w:tc>
      </w:tr>
      <w:tr w:rsidR="00524CAC" w:rsidRPr="00E979CD" w14:paraId="7A2C51F9" w14:textId="77777777">
        <w:tc>
          <w:tcPr>
            <w:tcW w:w="1346" w:type="pct"/>
          </w:tcPr>
          <w:p w14:paraId="19A9F415" w14:textId="77777777" w:rsidR="00524CAC" w:rsidRDefault="00524CAC" w:rsidP="00620253">
            <w:pPr>
              <w:pStyle w:val="TableText"/>
            </w:pPr>
            <w:r>
              <w:t>Student Resource 9.6</w:t>
            </w:r>
          </w:p>
        </w:tc>
        <w:tc>
          <w:tcPr>
            <w:tcW w:w="3654" w:type="pct"/>
          </w:tcPr>
          <w:p w14:paraId="28059B87" w14:textId="77777777" w:rsidR="00524CAC" w:rsidRPr="00E979CD" w:rsidRDefault="00524CAC" w:rsidP="008947A6">
            <w:pPr>
              <w:pStyle w:val="TableText"/>
            </w:pPr>
            <w:r>
              <w:t xml:space="preserve">Tutorial: </w:t>
            </w:r>
            <w:r w:rsidR="008947A6">
              <w:t>Creating</w:t>
            </w:r>
            <w:r>
              <w:t xml:space="preserve"> Library Items</w:t>
            </w:r>
          </w:p>
        </w:tc>
      </w:tr>
      <w:tr w:rsidR="00524CAC" w:rsidRPr="00E979CD" w14:paraId="3E1DBE6D" w14:textId="77777777" w:rsidTr="008947A6">
        <w:tc>
          <w:tcPr>
            <w:tcW w:w="1346" w:type="pct"/>
            <w:tcBorders>
              <w:bottom w:val="single" w:sz="4" w:space="0" w:color="auto"/>
            </w:tcBorders>
            <w:shd w:val="clear" w:color="auto" w:fill="CADCEE"/>
          </w:tcPr>
          <w:p w14:paraId="1151A5AF" w14:textId="77777777" w:rsidR="00524CAC" w:rsidRPr="00E979CD" w:rsidRDefault="00524CAC" w:rsidP="00E71A98">
            <w:pPr>
              <w:pStyle w:val="TableText"/>
            </w:pPr>
            <w:r w:rsidRPr="00E979CD">
              <w:t xml:space="preserve">Student Resource </w:t>
            </w:r>
            <w:r>
              <w:t>9.7</w:t>
            </w:r>
          </w:p>
        </w:tc>
        <w:tc>
          <w:tcPr>
            <w:tcW w:w="3654" w:type="pct"/>
            <w:tcBorders>
              <w:bottom w:val="single" w:sz="4" w:space="0" w:color="auto"/>
            </w:tcBorders>
            <w:shd w:val="clear" w:color="auto" w:fill="CADCEE"/>
          </w:tcPr>
          <w:p w14:paraId="044DF788" w14:textId="77777777" w:rsidR="00524CAC" w:rsidRDefault="00E835F8" w:rsidP="003C600D">
            <w:pPr>
              <w:pStyle w:val="TableText"/>
            </w:pPr>
            <w:r>
              <w:t>File Management Structure</w:t>
            </w:r>
            <w:r w:rsidR="00524CAC">
              <w:t>: Organizing Your Website’s Files</w:t>
            </w:r>
          </w:p>
        </w:tc>
      </w:tr>
      <w:tr w:rsidR="008947A6" w:rsidRPr="00E979CD" w14:paraId="45FBDBC5" w14:textId="77777777" w:rsidTr="008947A6">
        <w:tc>
          <w:tcPr>
            <w:tcW w:w="1346" w:type="pct"/>
            <w:shd w:val="clear" w:color="auto" w:fill="auto"/>
          </w:tcPr>
          <w:p w14:paraId="161F20E9" w14:textId="77777777" w:rsidR="008947A6" w:rsidRPr="00E979CD" w:rsidRDefault="008947A6" w:rsidP="008947A6">
            <w:pPr>
              <w:pStyle w:val="TableText"/>
              <w:shd w:val="clear" w:color="auto" w:fill="FFFFFF"/>
            </w:pPr>
            <w:r w:rsidRPr="00E979CD">
              <w:t xml:space="preserve">Student Resource </w:t>
            </w:r>
            <w:r>
              <w:t>9.8</w:t>
            </w:r>
          </w:p>
        </w:tc>
        <w:tc>
          <w:tcPr>
            <w:tcW w:w="3654" w:type="pct"/>
            <w:shd w:val="clear" w:color="auto" w:fill="auto"/>
          </w:tcPr>
          <w:p w14:paraId="433E3ECB" w14:textId="77777777" w:rsidR="008947A6" w:rsidRDefault="008947A6" w:rsidP="002405D8">
            <w:pPr>
              <w:pStyle w:val="TableText"/>
              <w:shd w:val="clear" w:color="auto" w:fill="FFFFFF"/>
            </w:pPr>
            <w:r>
              <w:t xml:space="preserve">Assignment Sheet: Culminating Project </w:t>
            </w:r>
            <w:r w:rsidR="002405D8">
              <w:t>Infrastructure</w:t>
            </w:r>
          </w:p>
        </w:tc>
      </w:tr>
    </w:tbl>
    <w:p w14:paraId="6A2AEF3A" w14:textId="77777777" w:rsidR="00FB34EA" w:rsidRPr="00E979CD" w:rsidRDefault="00FB34EA" w:rsidP="008947A6">
      <w:pPr>
        <w:pStyle w:val="BodyText"/>
        <w:shd w:val="clear" w:color="auto" w:fill="FFFFFF"/>
        <w:rPr>
          <w:highlight w:val="yellow"/>
        </w:rPr>
      </w:pPr>
    </w:p>
    <w:p w14:paraId="0C287C09" w14:textId="77777777" w:rsidR="00F6139F" w:rsidRPr="009F3FF6" w:rsidRDefault="00F6139F" w:rsidP="001F0662">
      <w:pPr>
        <w:pStyle w:val="ResourceNo"/>
      </w:pPr>
      <w:r>
        <w:lastRenderedPageBreak/>
        <w:t>Student</w:t>
      </w:r>
      <w:r w:rsidRPr="009F3FF6">
        <w:t xml:space="preserve"> Resource </w:t>
      </w:r>
      <w:r w:rsidR="004402A5">
        <w:t>9</w:t>
      </w:r>
      <w:r w:rsidRPr="009F3FF6">
        <w:t>.1</w:t>
      </w:r>
    </w:p>
    <w:p w14:paraId="082B1155" w14:textId="77777777" w:rsidR="00F6139F" w:rsidRPr="009F3FF6" w:rsidRDefault="00F6139F" w:rsidP="00B2600C">
      <w:pPr>
        <w:pStyle w:val="ResourceTitle"/>
      </w:pPr>
      <w:r w:rsidRPr="009F3FF6">
        <w:t>Guide: Template-Designed Web Pages</w:t>
      </w:r>
    </w:p>
    <w:p w14:paraId="774495DC" w14:textId="77777777" w:rsidR="00E033D6" w:rsidRDefault="00BA64A8" w:rsidP="00BA64A8">
      <w:pPr>
        <w:pStyle w:val="Instructions"/>
        <w:rPr>
          <w:i w:val="0"/>
        </w:rPr>
      </w:pPr>
      <w:r>
        <w:t xml:space="preserve">Directions: </w:t>
      </w:r>
      <w:r w:rsidR="00E033D6" w:rsidRPr="00BA64A8">
        <w:t xml:space="preserve">Look at the </w:t>
      </w:r>
      <w:r w:rsidR="00F6139F" w:rsidRPr="00BA64A8">
        <w:t>three template-designed web pag</w:t>
      </w:r>
      <w:r w:rsidR="00E8348B" w:rsidRPr="00BA64A8">
        <w:t>es</w:t>
      </w:r>
      <w:r w:rsidR="00E033D6" w:rsidRPr="00BA64A8">
        <w:t xml:space="preserve"> in this resource</w:t>
      </w:r>
      <w:r w:rsidR="008D341B" w:rsidRPr="00BA64A8">
        <w:t xml:space="preserve"> with your partner</w:t>
      </w:r>
      <w:r w:rsidR="00F6139F" w:rsidRPr="00BA64A8">
        <w:t xml:space="preserve"> and think about which </w:t>
      </w:r>
      <w:r w:rsidR="00EC7172">
        <w:t>regions or sections</w:t>
      </w:r>
      <w:r w:rsidR="001B07B0">
        <w:t xml:space="preserve"> of the pages appear on all pages and which are unique to only one of the pages</w:t>
      </w:r>
      <w:r w:rsidR="00F6139F" w:rsidRPr="00BA64A8">
        <w:t>.</w:t>
      </w:r>
      <w:r w:rsidR="00F6139F" w:rsidRPr="008D341B">
        <w:rPr>
          <w:i w:val="0"/>
        </w:rPr>
        <w:t xml:space="preserve"> </w:t>
      </w:r>
    </w:p>
    <w:p w14:paraId="1D360AAA" w14:textId="77777777" w:rsidR="00E8348B" w:rsidRDefault="00E8348B" w:rsidP="009818F8">
      <w:pPr>
        <w:pStyle w:val="BodyText"/>
      </w:pPr>
    </w:p>
    <w:p w14:paraId="3D43EB68" w14:textId="77777777" w:rsidR="00F6139F" w:rsidRDefault="00C50D9F" w:rsidP="00F6139F">
      <w:pPr>
        <w:pStyle w:val="BodyText"/>
        <w:rPr>
          <w:i/>
          <w:color w:val="27448B"/>
        </w:rPr>
      </w:pPr>
      <w:r>
        <w:rPr>
          <w:noProof/>
        </w:rPr>
        <w:drawing>
          <wp:inline distT="0" distB="0" distL="0" distR="0" wp14:anchorId="1F4FA7F8" wp14:editId="4DEB9A1A">
            <wp:extent cx="5934075" cy="5238750"/>
            <wp:effectExtent l="1905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5934075" cy="5238750"/>
                    </a:xfrm>
                    <a:prstGeom prst="rect">
                      <a:avLst/>
                    </a:prstGeom>
                    <a:noFill/>
                    <a:ln w="9525">
                      <a:noFill/>
                      <a:miter lim="800000"/>
                      <a:headEnd/>
                      <a:tailEnd/>
                    </a:ln>
                  </pic:spPr>
                </pic:pic>
              </a:graphicData>
            </a:graphic>
          </wp:inline>
        </w:drawing>
      </w:r>
    </w:p>
    <w:p w14:paraId="71AAD1D7" w14:textId="77777777" w:rsidR="00E8348B" w:rsidRPr="007C61A9" w:rsidRDefault="00E8348B" w:rsidP="00E8348B">
      <w:pPr>
        <w:pStyle w:val="BodyText"/>
        <w:jc w:val="center"/>
        <w:rPr>
          <w:sz w:val="16"/>
          <w:szCs w:val="16"/>
        </w:rPr>
      </w:pPr>
      <w:r w:rsidRPr="007C61A9">
        <w:rPr>
          <w:rFonts w:cs="Arial"/>
          <w:sz w:val="16"/>
          <w:szCs w:val="16"/>
        </w:rPr>
        <w:t>This image included under fair</w:t>
      </w:r>
      <w:r w:rsidR="00FC663E">
        <w:rPr>
          <w:rFonts w:cs="Arial"/>
          <w:sz w:val="16"/>
          <w:szCs w:val="16"/>
        </w:rPr>
        <w:t>-</w:t>
      </w:r>
      <w:r w:rsidRPr="007C61A9">
        <w:rPr>
          <w:rFonts w:cs="Arial"/>
          <w:sz w:val="16"/>
          <w:szCs w:val="16"/>
        </w:rPr>
        <w:t>use guidelines of Title 17, US Code. Copyrights belong to respective owners.</w:t>
      </w:r>
    </w:p>
    <w:p w14:paraId="414115DF" w14:textId="77777777" w:rsidR="00E8348B" w:rsidRPr="00CB79B6" w:rsidRDefault="00E8348B" w:rsidP="00F6139F">
      <w:pPr>
        <w:pStyle w:val="BodyText"/>
        <w:rPr>
          <w:i/>
          <w:color w:val="27448B"/>
        </w:rPr>
      </w:pPr>
    </w:p>
    <w:p w14:paraId="78F0F415" w14:textId="77777777" w:rsidR="00F6139F" w:rsidRDefault="00F6139F" w:rsidP="00F6139F">
      <w:pPr>
        <w:pStyle w:val="BodyText"/>
      </w:pPr>
    </w:p>
    <w:p w14:paraId="4ED0D54B" w14:textId="77777777" w:rsidR="00F6139F" w:rsidRDefault="00C50D9F" w:rsidP="00F6139F">
      <w:pPr>
        <w:pStyle w:val="BodyText"/>
      </w:pPr>
      <w:r>
        <w:rPr>
          <w:noProof/>
        </w:rPr>
        <w:lastRenderedPageBreak/>
        <w:drawing>
          <wp:inline distT="0" distB="0" distL="0" distR="0" wp14:anchorId="6283BC72" wp14:editId="72E15BEB">
            <wp:extent cx="5934075" cy="5238750"/>
            <wp:effectExtent l="1905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5934075" cy="5238750"/>
                    </a:xfrm>
                    <a:prstGeom prst="rect">
                      <a:avLst/>
                    </a:prstGeom>
                    <a:noFill/>
                    <a:ln w="9525">
                      <a:noFill/>
                      <a:miter lim="800000"/>
                      <a:headEnd/>
                      <a:tailEnd/>
                    </a:ln>
                  </pic:spPr>
                </pic:pic>
              </a:graphicData>
            </a:graphic>
          </wp:inline>
        </w:drawing>
      </w:r>
    </w:p>
    <w:p w14:paraId="3C938E44" w14:textId="77777777" w:rsidR="00E8348B" w:rsidRPr="007C61A9" w:rsidRDefault="00E8348B" w:rsidP="00E8348B">
      <w:pPr>
        <w:pStyle w:val="BodyText"/>
        <w:jc w:val="center"/>
        <w:rPr>
          <w:sz w:val="16"/>
          <w:szCs w:val="16"/>
        </w:rPr>
      </w:pPr>
      <w:r w:rsidRPr="007C61A9">
        <w:rPr>
          <w:rFonts w:cs="Arial"/>
          <w:sz w:val="16"/>
          <w:szCs w:val="16"/>
        </w:rPr>
        <w:t>This image included under fair</w:t>
      </w:r>
      <w:r w:rsidR="00FC663E">
        <w:rPr>
          <w:rFonts w:cs="Arial"/>
          <w:sz w:val="16"/>
          <w:szCs w:val="16"/>
        </w:rPr>
        <w:t>-</w:t>
      </w:r>
      <w:r w:rsidRPr="007C61A9">
        <w:rPr>
          <w:rFonts w:cs="Arial"/>
          <w:sz w:val="16"/>
          <w:szCs w:val="16"/>
        </w:rPr>
        <w:t>use guidelines of Title 17, US Code. Copyrights belong to respective owners.</w:t>
      </w:r>
    </w:p>
    <w:p w14:paraId="03C58F63" w14:textId="77777777" w:rsidR="00E8348B" w:rsidRDefault="00E8348B" w:rsidP="00F6139F">
      <w:pPr>
        <w:pStyle w:val="BodyText"/>
      </w:pPr>
    </w:p>
    <w:p w14:paraId="4D1A83C8" w14:textId="77777777" w:rsidR="00E8348B" w:rsidRDefault="00C50D9F" w:rsidP="001F0662">
      <w:pPr>
        <w:pStyle w:val="ResourceNo"/>
      </w:pPr>
      <w:r>
        <w:rPr>
          <w:noProof/>
        </w:rPr>
        <w:lastRenderedPageBreak/>
        <w:drawing>
          <wp:inline distT="0" distB="0" distL="0" distR="0" wp14:anchorId="4A9045E6" wp14:editId="1BD66864">
            <wp:extent cx="5934075" cy="5238750"/>
            <wp:effectExtent l="1905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5934075" cy="5238750"/>
                    </a:xfrm>
                    <a:prstGeom prst="rect">
                      <a:avLst/>
                    </a:prstGeom>
                    <a:noFill/>
                    <a:ln w="9525">
                      <a:noFill/>
                      <a:miter lim="800000"/>
                      <a:headEnd/>
                      <a:tailEnd/>
                    </a:ln>
                  </pic:spPr>
                </pic:pic>
              </a:graphicData>
            </a:graphic>
          </wp:inline>
        </w:drawing>
      </w:r>
    </w:p>
    <w:p w14:paraId="0D3E800D" w14:textId="77777777" w:rsidR="00E8348B" w:rsidRPr="007C61A9" w:rsidRDefault="00E8348B" w:rsidP="00E8348B">
      <w:pPr>
        <w:pStyle w:val="BodyText"/>
        <w:jc w:val="center"/>
        <w:rPr>
          <w:sz w:val="16"/>
          <w:szCs w:val="16"/>
        </w:rPr>
      </w:pPr>
      <w:r w:rsidRPr="007C61A9">
        <w:rPr>
          <w:rFonts w:cs="Arial"/>
          <w:sz w:val="16"/>
          <w:szCs w:val="16"/>
        </w:rPr>
        <w:t>This image included under fair</w:t>
      </w:r>
      <w:r w:rsidR="00FC663E">
        <w:rPr>
          <w:rFonts w:cs="Arial"/>
          <w:sz w:val="16"/>
          <w:szCs w:val="16"/>
        </w:rPr>
        <w:t>-</w:t>
      </w:r>
      <w:r w:rsidRPr="007C61A9">
        <w:rPr>
          <w:rFonts w:cs="Arial"/>
          <w:sz w:val="16"/>
          <w:szCs w:val="16"/>
        </w:rPr>
        <w:t>use guidelines of Title 17, US Code. Copyrights belong to respective owners.</w:t>
      </w:r>
    </w:p>
    <w:p w14:paraId="31C337E2" w14:textId="77777777" w:rsidR="00C176C3" w:rsidRDefault="00C176C3" w:rsidP="00C176C3">
      <w:pPr>
        <w:pStyle w:val="ResourceNo"/>
      </w:pPr>
      <w:r>
        <w:lastRenderedPageBreak/>
        <w:t>Student Resource 9.2</w:t>
      </w:r>
    </w:p>
    <w:p w14:paraId="2943A5AE" w14:textId="77777777" w:rsidR="00C176C3" w:rsidRDefault="00C176C3" w:rsidP="00C176C3">
      <w:pPr>
        <w:pStyle w:val="ResourceTitle"/>
      </w:pPr>
      <w:r>
        <w:t xml:space="preserve">Tutorial: Preparing </w:t>
      </w:r>
      <w:r w:rsidR="00FC663E">
        <w:t xml:space="preserve">a </w:t>
      </w:r>
      <w:r>
        <w:t>Layout for a Template</w:t>
      </w:r>
    </w:p>
    <w:p w14:paraId="2337D01E" w14:textId="77777777" w:rsidR="00C176C3" w:rsidRDefault="00C176C3" w:rsidP="00C176C3">
      <w:pPr>
        <w:pStyle w:val="Instructions"/>
      </w:pPr>
      <w:r>
        <w:t xml:space="preserve">Directions: Follow the instructions in this tutorial to make final changes to the layout of your Sample Site Final so that you can convert it to a template for your sample site. </w:t>
      </w:r>
    </w:p>
    <w:p w14:paraId="2F37C273" w14:textId="77777777" w:rsidR="00C176C3" w:rsidRDefault="00C176C3" w:rsidP="00C176C3">
      <w:pPr>
        <w:pStyle w:val="BodyText"/>
      </w:pPr>
      <w:r>
        <w:t>When you last worked on your layout in Lesson 8, the top of the page and the footer area looked like th</w:t>
      </w:r>
      <w:r w:rsidR="00905612">
        <w:t>is</w:t>
      </w:r>
      <w:r>
        <w:t>:</w:t>
      </w:r>
    </w:p>
    <w:p w14:paraId="092B8E6C" w14:textId="77777777" w:rsidR="00C176C3" w:rsidRDefault="00C50D9F" w:rsidP="00C176C3">
      <w:pPr>
        <w:pStyle w:val="Instructions"/>
      </w:pPr>
      <w:r>
        <w:rPr>
          <w:noProof/>
        </w:rPr>
        <w:drawing>
          <wp:inline distT="0" distB="0" distL="0" distR="0" wp14:anchorId="0B6F8405" wp14:editId="5028766D">
            <wp:extent cx="3762375" cy="1438275"/>
            <wp:effectExtent l="19050" t="0" r="9525" b="0"/>
            <wp:docPr id="4" name="Picture 4" descr="mylayout_lesson8_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ylayout_lesson8_end"/>
                    <pic:cNvPicPr>
                      <a:picLocks noChangeAspect="1" noChangeArrowheads="1"/>
                    </pic:cNvPicPr>
                  </pic:nvPicPr>
                  <pic:blipFill>
                    <a:blip r:embed="rId11" cstate="print"/>
                    <a:srcRect/>
                    <a:stretch>
                      <a:fillRect/>
                    </a:stretch>
                  </pic:blipFill>
                  <pic:spPr bwMode="auto">
                    <a:xfrm>
                      <a:off x="0" y="0"/>
                      <a:ext cx="3762375" cy="1438275"/>
                    </a:xfrm>
                    <a:prstGeom prst="rect">
                      <a:avLst/>
                    </a:prstGeom>
                    <a:noFill/>
                    <a:ln w="9525">
                      <a:noFill/>
                      <a:miter lim="800000"/>
                      <a:headEnd/>
                      <a:tailEnd/>
                    </a:ln>
                  </pic:spPr>
                </pic:pic>
              </a:graphicData>
            </a:graphic>
          </wp:inline>
        </w:drawing>
      </w:r>
    </w:p>
    <w:p w14:paraId="67037423" w14:textId="77777777" w:rsidR="00C176C3" w:rsidRDefault="00C50D9F" w:rsidP="00C176C3">
      <w:pPr>
        <w:pStyle w:val="BodyText"/>
      </w:pPr>
      <w:r>
        <w:rPr>
          <w:noProof/>
        </w:rPr>
        <w:drawing>
          <wp:inline distT="0" distB="0" distL="0" distR="0" wp14:anchorId="3B541FCB" wp14:editId="255493AD">
            <wp:extent cx="3724275" cy="1257300"/>
            <wp:effectExtent l="19050" t="0" r="9525" b="0"/>
            <wp:docPr id="5" name="Picture 5" descr="mylayout_lesson8_footer_e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ylayout_lesson8_footer_end"/>
                    <pic:cNvPicPr>
                      <a:picLocks noChangeAspect="1" noChangeArrowheads="1"/>
                    </pic:cNvPicPr>
                  </pic:nvPicPr>
                  <pic:blipFill>
                    <a:blip r:embed="rId12" cstate="print"/>
                    <a:srcRect/>
                    <a:stretch>
                      <a:fillRect/>
                    </a:stretch>
                  </pic:blipFill>
                  <pic:spPr bwMode="auto">
                    <a:xfrm>
                      <a:off x="0" y="0"/>
                      <a:ext cx="3724275" cy="1257300"/>
                    </a:xfrm>
                    <a:prstGeom prst="rect">
                      <a:avLst/>
                    </a:prstGeom>
                    <a:noFill/>
                    <a:ln w="9525">
                      <a:noFill/>
                      <a:miter lim="800000"/>
                      <a:headEnd/>
                      <a:tailEnd/>
                    </a:ln>
                  </pic:spPr>
                </pic:pic>
              </a:graphicData>
            </a:graphic>
          </wp:inline>
        </w:drawing>
      </w:r>
    </w:p>
    <w:p w14:paraId="0A8B57AE" w14:textId="77777777" w:rsidR="00C176C3" w:rsidRDefault="00C176C3" w:rsidP="00C176C3">
      <w:pPr>
        <w:pStyle w:val="BodyText"/>
      </w:pPr>
      <w:r>
        <w:t>To make this layout page more suitable for a template, you will make three changes:</w:t>
      </w:r>
    </w:p>
    <w:p w14:paraId="1EAF7672" w14:textId="77777777" w:rsidR="00D80B5C" w:rsidRDefault="00C176C3" w:rsidP="004166CB">
      <w:pPr>
        <w:pStyle w:val="Numbered"/>
      </w:pPr>
      <w:r w:rsidRPr="00074A6D">
        <w:t xml:space="preserve">Replace the text in the content area with something more </w:t>
      </w:r>
      <w:r w:rsidR="00FC663E" w:rsidRPr="00074A6D">
        <w:t>appropriate for</w:t>
      </w:r>
      <w:r w:rsidRPr="00074A6D">
        <w:t xml:space="preserve"> a template, such as </w:t>
      </w:r>
      <w:r w:rsidR="00FC663E" w:rsidRPr="00074A6D">
        <w:t>“</w:t>
      </w:r>
      <w:r w:rsidRPr="00074A6D">
        <w:t>Insert content here.</w:t>
      </w:r>
      <w:r w:rsidR="00FC663E" w:rsidRPr="00074A6D">
        <w:t>”</w:t>
      </w:r>
    </w:p>
    <w:p w14:paraId="4C5FAAC9" w14:textId="77777777" w:rsidR="00D80B5C" w:rsidRDefault="00C176C3" w:rsidP="004166CB">
      <w:pPr>
        <w:pStyle w:val="Numbered"/>
      </w:pPr>
      <w:r w:rsidRPr="00074A6D">
        <w:t xml:space="preserve">Replace the footer text with a copyright statement. </w:t>
      </w:r>
    </w:p>
    <w:p w14:paraId="0D27C3C7" w14:textId="77777777" w:rsidR="00D80B5C" w:rsidRDefault="00C176C3" w:rsidP="004166CB">
      <w:pPr>
        <w:pStyle w:val="Numbered"/>
      </w:pPr>
      <w:r w:rsidRPr="00074A6D">
        <w:t>Set up the sidebar area below the navigation menu so that you can place an image and a caption there.</w:t>
      </w:r>
    </w:p>
    <w:p w14:paraId="498E6C34" w14:textId="77777777" w:rsidR="00C176C3" w:rsidRDefault="00C176C3" w:rsidP="00C176C3">
      <w:pPr>
        <w:pStyle w:val="BodyText"/>
      </w:pPr>
      <w:r>
        <w:t>When you finish making these changes, your layout will look something like the</w:t>
      </w:r>
      <w:r w:rsidR="00FC663E">
        <w:t>se</w:t>
      </w:r>
      <w:r>
        <w:t xml:space="preserve"> screenshots:</w:t>
      </w:r>
    </w:p>
    <w:p w14:paraId="77D9E898" w14:textId="77777777" w:rsidR="00C176C3" w:rsidRDefault="00C50D9F" w:rsidP="00C176C3">
      <w:pPr>
        <w:pStyle w:val="BodyText"/>
      </w:pPr>
      <w:r>
        <w:rPr>
          <w:noProof/>
        </w:rPr>
        <w:drawing>
          <wp:inline distT="0" distB="0" distL="0" distR="0" wp14:anchorId="38B22106" wp14:editId="24A9C078">
            <wp:extent cx="3695700" cy="2066925"/>
            <wp:effectExtent l="19050" t="0" r="0" b="0"/>
            <wp:docPr id="6" name="Picture 6" descr="layout_complete_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ayout_complete_top"/>
                    <pic:cNvPicPr>
                      <a:picLocks noChangeAspect="1" noChangeArrowheads="1"/>
                    </pic:cNvPicPr>
                  </pic:nvPicPr>
                  <pic:blipFill>
                    <a:blip r:embed="rId13" cstate="print"/>
                    <a:srcRect/>
                    <a:stretch>
                      <a:fillRect/>
                    </a:stretch>
                  </pic:blipFill>
                  <pic:spPr bwMode="auto">
                    <a:xfrm>
                      <a:off x="0" y="0"/>
                      <a:ext cx="3695700" cy="2066925"/>
                    </a:xfrm>
                    <a:prstGeom prst="rect">
                      <a:avLst/>
                    </a:prstGeom>
                    <a:noFill/>
                    <a:ln w="9525">
                      <a:noFill/>
                      <a:miter lim="800000"/>
                      <a:headEnd/>
                      <a:tailEnd/>
                    </a:ln>
                  </pic:spPr>
                </pic:pic>
              </a:graphicData>
            </a:graphic>
          </wp:inline>
        </w:drawing>
      </w:r>
    </w:p>
    <w:p w14:paraId="7DBD0A06" w14:textId="77777777" w:rsidR="00C176C3" w:rsidRDefault="004B4326" w:rsidP="00C176C3">
      <w:pPr>
        <w:pStyle w:val="BodyText"/>
      </w:pPr>
      <w:r>
        <w:rPr>
          <w:noProof/>
        </w:rPr>
        <w:lastRenderedPageBreak/>
        <w:drawing>
          <wp:inline distT="0" distB="0" distL="0" distR="0" wp14:anchorId="1F49748B" wp14:editId="6008ADC5">
            <wp:extent cx="5943600" cy="139382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943600" cy="1393825"/>
                    </a:xfrm>
                    <a:prstGeom prst="rect">
                      <a:avLst/>
                    </a:prstGeom>
                  </pic:spPr>
                </pic:pic>
              </a:graphicData>
            </a:graphic>
          </wp:inline>
        </w:drawing>
      </w:r>
    </w:p>
    <w:p w14:paraId="58367D4B" w14:textId="77777777" w:rsidR="00DE7C58" w:rsidRDefault="00BC6DE1" w:rsidP="00DE7C58">
      <w:pPr>
        <w:pStyle w:val="H1"/>
      </w:pPr>
      <w:r>
        <w:t xml:space="preserve">Step 1: </w:t>
      </w:r>
      <w:r w:rsidR="00C176C3">
        <w:t>Insert Appropriate Placeholder Text in Content Area</w:t>
      </w:r>
    </w:p>
    <w:p w14:paraId="3D717C7D" w14:textId="77777777" w:rsidR="00C176C3" w:rsidRDefault="00C176C3" w:rsidP="004166CB">
      <w:pPr>
        <w:pStyle w:val="Numbered"/>
        <w:numPr>
          <w:ilvl w:val="0"/>
          <w:numId w:val="11"/>
        </w:numPr>
      </w:pPr>
      <w:r>
        <w:t xml:space="preserve">Make a backup copy of mylayout.html. Name it </w:t>
      </w:r>
      <w:proofErr w:type="gramStart"/>
      <w:r>
        <w:t>mylayout_backup.html, in case</w:t>
      </w:r>
      <w:proofErr w:type="gramEnd"/>
      <w:r>
        <w:t xml:space="preserve"> you need to start over again or </w:t>
      </w:r>
      <w:r w:rsidR="00BC6DE1">
        <w:t xml:space="preserve">you </w:t>
      </w:r>
      <w:r>
        <w:t>need it to create another template.</w:t>
      </w:r>
    </w:p>
    <w:p w14:paraId="45C1A3DF" w14:textId="4F8216AB" w:rsidR="00C176C3" w:rsidRDefault="00C176C3" w:rsidP="004166CB">
      <w:pPr>
        <w:pStyle w:val="Numbered"/>
        <w:numPr>
          <w:ilvl w:val="0"/>
          <w:numId w:val="11"/>
        </w:numPr>
      </w:pPr>
      <w:r>
        <w:t>Open Dreamweaver and open mylayout.html in Design view.</w:t>
      </w:r>
      <w:r w:rsidR="003E59C9">
        <w:t xml:space="preserve"> You may also try using Split view to see the code changes that correlate with </w:t>
      </w:r>
      <w:r w:rsidR="00233E08">
        <w:t>the changes you make</w:t>
      </w:r>
      <w:r w:rsidR="003E59C9">
        <w:t>.</w:t>
      </w:r>
    </w:p>
    <w:p w14:paraId="30B88166" w14:textId="77777777" w:rsidR="00C176C3" w:rsidRPr="008E4554" w:rsidRDefault="00C176C3" w:rsidP="004166CB">
      <w:pPr>
        <w:pStyle w:val="Numbered"/>
        <w:numPr>
          <w:ilvl w:val="0"/>
          <w:numId w:val="11"/>
        </w:numPr>
      </w:pPr>
      <w:r>
        <w:t xml:space="preserve">Triple-click to select the heading </w:t>
      </w:r>
      <w:r w:rsidR="008E4554">
        <w:t>“</w:t>
      </w:r>
      <w:r w:rsidR="00DE7C58" w:rsidRPr="00DE7C58">
        <w:t>Welcome to My Layout Page!</w:t>
      </w:r>
      <w:r w:rsidR="008E4554">
        <w:t>”</w:t>
      </w:r>
    </w:p>
    <w:p w14:paraId="3148E24C" w14:textId="77777777" w:rsidR="00C176C3" w:rsidRDefault="00C176C3" w:rsidP="004166CB">
      <w:pPr>
        <w:pStyle w:val="Numbered"/>
        <w:numPr>
          <w:ilvl w:val="0"/>
          <w:numId w:val="11"/>
        </w:numPr>
      </w:pPr>
      <w:r w:rsidRPr="00877905">
        <w:t xml:space="preserve">Type </w:t>
      </w:r>
      <w:r w:rsidRPr="004166CB">
        <w:rPr>
          <w:b/>
        </w:rPr>
        <w:t>Insert Main Heading Here</w:t>
      </w:r>
      <w:r>
        <w:t xml:space="preserve"> to replace the text. </w:t>
      </w:r>
    </w:p>
    <w:p w14:paraId="541E58F2" w14:textId="77777777" w:rsidR="00C176C3" w:rsidRDefault="00C176C3" w:rsidP="004166CB">
      <w:pPr>
        <w:pStyle w:val="Numbered"/>
        <w:numPr>
          <w:ilvl w:val="0"/>
          <w:numId w:val="11"/>
        </w:numPr>
      </w:pPr>
      <w:r>
        <w:t xml:space="preserve">Select the remaining text in the </w:t>
      </w:r>
      <w:r w:rsidR="00905612">
        <w:t>c</w:t>
      </w:r>
      <w:r>
        <w:t>ontent</w:t>
      </w:r>
      <w:r w:rsidR="00DE7C58" w:rsidRPr="00DE7C58">
        <w:rPr>
          <w:rStyle w:val="BodyTextChar"/>
        </w:rPr>
        <w:t xml:space="preserve"> area</w:t>
      </w:r>
      <w:r>
        <w:t xml:space="preserve">. Type </w:t>
      </w:r>
      <w:r w:rsidRPr="004166CB">
        <w:rPr>
          <w:b/>
        </w:rPr>
        <w:t xml:space="preserve">Insert </w:t>
      </w:r>
      <w:r w:rsidR="008E4554" w:rsidRPr="004166CB">
        <w:rPr>
          <w:b/>
        </w:rPr>
        <w:t>c</w:t>
      </w:r>
      <w:r w:rsidRPr="004166CB">
        <w:rPr>
          <w:b/>
        </w:rPr>
        <w:t xml:space="preserve">ontent </w:t>
      </w:r>
      <w:r w:rsidR="008E4554" w:rsidRPr="004166CB">
        <w:rPr>
          <w:b/>
        </w:rPr>
        <w:t>h</w:t>
      </w:r>
      <w:r w:rsidRPr="004166CB">
        <w:rPr>
          <w:b/>
        </w:rPr>
        <w:t>ere</w:t>
      </w:r>
      <w:r>
        <w:t xml:space="preserve"> to replace the text. </w:t>
      </w:r>
    </w:p>
    <w:p w14:paraId="2B4725DD" w14:textId="77777777" w:rsidR="00C176C3" w:rsidRDefault="00C176C3" w:rsidP="004166CB">
      <w:pPr>
        <w:pStyle w:val="Numbered"/>
        <w:numPr>
          <w:ilvl w:val="0"/>
          <w:numId w:val="11"/>
        </w:numPr>
      </w:pPr>
      <w:r>
        <w:t>Save the file.</w:t>
      </w:r>
    </w:p>
    <w:p w14:paraId="638462FA" w14:textId="77777777" w:rsidR="00DE7C58" w:rsidRDefault="00BC6DE1" w:rsidP="00DE7C58">
      <w:pPr>
        <w:pStyle w:val="H1"/>
      </w:pPr>
      <w:r>
        <w:t xml:space="preserve">Step 2: </w:t>
      </w:r>
      <w:r w:rsidR="00C176C3">
        <w:t>Modify the Footer</w:t>
      </w:r>
    </w:p>
    <w:p w14:paraId="68D60CE6" w14:textId="77777777" w:rsidR="00C176C3" w:rsidRDefault="00C176C3" w:rsidP="004166CB">
      <w:pPr>
        <w:pStyle w:val="Numbered"/>
        <w:numPr>
          <w:ilvl w:val="0"/>
          <w:numId w:val="12"/>
        </w:numPr>
      </w:pPr>
      <w:r>
        <w:t>Be sure your mylayout.html file is still open in Design view.</w:t>
      </w:r>
    </w:p>
    <w:p w14:paraId="76B9CBF6" w14:textId="77777777" w:rsidR="00C176C3" w:rsidRDefault="00C176C3" w:rsidP="004166CB">
      <w:pPr>
        <w:pStyle w:val="Numbered"/>
        <w:numPr>
          <w:ilvl w:val="0"/>
          <w:numId w:val="12"/>
        </w:numPr>
      </w:pPr>
      <w:r>
        <w:t xml:space="preserve">Select the placeholder text in the footer. Replace it with </w:t>
      </w:r>
      <w:r w:rsidRPr="004166CB">
        <w:rPr>
          <w:b/>
        </w:rPr>
        <w:t xml:space="preserve">Copyright </w:t>
      </w:r>
      <w:r w:rsidR="008E4554" w:rsidRPr="004166CB">
        <w:rPr>
          <w:b/>
        </w:rPr>
        <w:t>[</w:t>
      </w:r>
      <w:r w:rsidR="00DE7C58" w:rsidRPr="004166CB">
        <w:rPr>
          <w:b/>
          <w:i/>
        </w:rPr>
        <w:t>year</w:t>
      </w:r>
      <w:r w:rsidR="008E4554" w:rsidRPr="004166CB">
        <w:rPr>
          <w:b/>
        </w:rPr>
        <w:t>] [</w:t>
      </w:r>
      <w:r w:rsidRPr="004166CB">
        <w:rPr>
          <w:b/>
          <w:i/>
        </w:rPr>
        <w:t>Your Name</w:t>
      </w:r>
      <w:r w:rsidR="00DE7C58" w:rsidRPr="004166CB">
        <w:rPr>
          <w:b/>
        </w:rPr>
        <w:t>]</w:t>
      </w:r>
      <w:r w:rsidRPr="004166CB">
        <w:rPr>
          <w:b/>
        </w:rPr>
        <w:t>. All rights reserved.</w:t>
      </w:r>
      <w:r>
        <w:t xml:space="preserve"> </w:t>
      </w:r>
    </w:p>
    <w:p w14:paraId="50D29899" w14:textId="77777777" w:rsidR="00C176C3" w:rsidRDefault="00C176C3" w:rsidP="004166CB">
      <w:pPr>
        <w:pStyle w:val="Numbered"/>
        <w:numPr>
          <w:ilvl w:val="0"/>
          <w:numId w:val="12"/>
        </w:numPr>
      </w:pPr>
      <w:r>
        <w:t>Save the file.</w:t>
      </w:r>
    </w:p>
    <w:p w14:paraId="3A3505B7" w14:textId="77777777" w:rsidR="00DE7C58" w:rsidRDefault="00BC6DE1" w:rsidP="00DE7C58">
      <w:pPr>
        <w:pStyle w:val="H1"/>
      </w:pPr>
      <w:r>
        <w:t xml:space="preserve">Step 3: </w:t>
      </w:r>
      <w:r w:rsidR="00C176C3">
        <w:t>Insert an Image Placeholder in the Sidebar</w:t>
      </w:r>
    </w:p>
    <w:p w14:paraId="1F29190C" w14:textId="77777777" w:rsidR="00C176C3" w:rsidRDefault="00C176C3" w:rsidP="004166CB">
      <w:pPr>
        <w:pStyle w:val="Numbered"/>
        <w:numPr>
          <w:ilvl w:val="0"/>
          <w:numId w:val="13"/>
        </w:numPr>
      </w:pPr>
      <w:r>
        <w:t>With your mylayout.html file still open, switch to Code view.</w:t>
      </w:r>
    </w:p>
    <w:p w14:paraId="06B2937D" w14:textId="77777777" w:rsidR="00C176C3" w:rsidRDefault="00C176C3" w:rsidP="004166CB">
      <w:pPr>
        <w:pStyle w:val="Numbered"/>
        <w:numPr>
          <w:ilvl w:val="0"/>
          <w:numId w:val="13"/>
        </w:numPr>
      </w:pPr>
      <w:r>
        <w:t xml:space="preserve">In the Sidebar </w:t>
      </w:r>
      <w:r w:rsidR="00DE7C58" w:rsidRPr="00DE7C58">
        <w:rPr>
          <w:rStyle w:val="codechar"/>
        </w:rPr>
        <w:t>&lt;div&gt;</w:t>
      </w:r>
      <w:r>
        <w:t>, find the two paragraphs of text that are located directly below the navigation menu.</w:t>
      </w:r>
    </w:p>
    <w:p w14:paraId="0BD0E9BF" w14:textId="77777777" w:rsidR="00C176C3" w:rsidRDefault="00C176C3" w:rsidP="004166CB">
      <w:pPr>
        <w:pStyle w:val="Numbered"/>
        <w:numPr>
          <w:ilvl w:val="0"/>
          <w:numId w:val="13"/>
        </w:numPr>
      </w:pPr>
      <w:r>
        <w:t>Delete the first paragraph (the longer one).</w:t>
      </w:r>
    </w:p>
    <w:p w14:paraId="68A3F4DD" w14:textId="77777777" w:rsidR="00C176C3" w:rsidRDefault="00C176C3" w:rsidP="004166CB">
      <w:pPr>
        <w:pStyle w:val="Numbered"/>
        <w:numPr>
          <w:ilvl w:val="0"/>
          <w:numId w:val="13"/>
        </w:numPr>
      </w:pPr>
      <w:r>
        <w:t xml:space="preserve">Replace the second paragraph </w:t>
      </w:r>
      <w:r w:rsidR="005F702B">
        <w:t xml:space="preserve">(that is, the text inside the opening and closing </w:t>
      </w:r>
      <w:r w:rsidR="00DE7C58" w:rsidRPr="00DE7C58">
        <w:rPr>
          <w:rStyle w:val="codechar"/>
        </w:rPr>
        <w:t>&lt;p&gt;</w:t>
      </w:r>
      <w:r w:rsidR="005F702B">
        <w:t xml:space="preserve"> tags) </w:t>
      </w:r>
      <w:r>
        <w:t xml:space="preserve">with </w:t>
      </w:r>
      <w:r w:rsidRPr="004166CB">
        <w:rPr>
          <w:b/>
        </w:rPr>
        <w:t xml:space="preserve">Insert </w:t>
      </w:r>
      <w:r w:rsidR="00AB4ADD" w:rsidRPr="004166CB">
        <w:rPr>
          <w:b/>
        </w:rPr>
        <w:t>c</w:t>
      </w:r>
      <w:r w:rsidRPr="004166CB">
        <w:rPr>
          <w:b/>
        </w:rPr>
        <w:t xml:space="preserve">aption </w:t>
      </w:r>
      <w:r w:rsidR="00AB4ADD" w:rsidRPr="004166CB">
        <w:rPr>
          <w:b/>
        </w:rPr>
        <w:t>h</w:t>
      </w:r>
      <w:r w:rsidRPr="004166CB">
        <w:rPr>
          <w:b/>
        </w:rPr>
        <w:t>ere</w:t>
      </w:r>
      <w:r>
        <w:t>.</w:t>
      </w:r>
    </w:p>
    <w:p w14:paraId="74F5B021" w14:textId="77777777" w:rsidR="00C176C3" w:rsidRDefault="00C176C3" w:rsidP="004166CB">
      <w:pPr>
        <w:pStyle w:val="Numbered"/>
        <w:numPr>
          <w:ilvl w:val="0"/>
          <w:numId w:val="13"/>
        </w:numPr>
      </w:pPr>
      <w:r>
        <w:t>Place the cursor to the left of the opening paragraph tag.</w:t>
      </w:r>
    </w:p>
    <w:p w14:paraId="1072C6C5" w14:textId="615FEE36" w:rsidR="00C176C3" w:rsidRDefault="00696B2F" w:rsidP="004166CB">
      <w:pPr>
        <w:pStyle w:val="Numbered"/>
        <w:numPr>
          <w:ilvl w:val="0"/>
          <w:numId w:val="13"/>
        </w:numPr>
      </w:pPr>
      <w:r>
        <w:lastRenderedPageBreak/>
        <w:t xml:space="preserve">Select </w:t>
      </w:r>
      <w:r w:rsidR="00C176C3">
        <w:t>Insert &gt; Image Objects &gt; Image Placeholder.</w:t>
      </w:r>
      <w:r w:rsidR="00F626F0">
        <w:br/>
        <w:t>(Note, if you are using Dreamweaver CC, use the Insert Panel &gt; Images, and select the pop-up menu for Image Placeholder.)</w:t>
      </w:r>
    </w:p>
    <w:p w14:paraId="1E4032E2" w14:textId="77777777" w:rsidR="00C176C3" w:rsidRDefault="00C50D9F" w:rsidP="00233E08">
      <w:pPr>
        <w:pStyle w:val="Indent"/>
      </w:pPr>
      <w:r>
        <w:rPr>
          <w:noProof/>
        </w:rPr>
        <w:drawing>
          <wp:inline distT="0" distB="0" distL="0" distR="0" wp14:anchorId="47FF3E06" wp14:editId="25FB55C1">
            <wp:extent cx="3219450" cy="1352550"/>
            <wp:effectExtent l="19050" t="0" r="0" b="0"/>
            <wp:docPr id="8" name="Picture 8" descr="insert_imageobjects_image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nsert_imageobjects_imageplaceholder"/>
                    <pic:cNvPicPr>
                      <a:picLocks noChangeAspect="1" noChangeArrowheads="1"/>
                    </pic:cNvPicPr>
                  </pic:nvPicPr>
                  <pic:blipFill>
                    <a:blip r:embed="rId15" cstate="print"/>
                    <a:srcRect/>
                    <a:stretch>
                      <a:fillRect/>
                    </a:stretch>
                  </pic:blipFill>
                  <pic:spPr bwMode="auto">
                    <a:xfrm>
                      <a:off x="0" y="0"/>
                      <a:ext cx="3219450" cy="1352550"/>
                    </a:xfrm>
                    <a:prstGeom prst="rect">
                      <a:avLst/>
                    </a:prstGeom>
                    <a:noFill/>
                    <a:ln w="9525">
                      <a:noFill/>
                      <a:miter lim="800000"/>
                      <a:headEnd/>
                      <a:tailEnd/>
                    </a:ln>
                  </pic:spPr>
                </pic:pic>
              </a:graphicData>
            </a:graphic>
          </wp:inline>
        </w:drawing>
      </w:r>
    </w:p>
    <w:p w14:paraId="1FECCE3D" w14:textId="77777777" w:rsidR="00C176C3" w:rsidRDefault="00C176C3" w:rsidP="00233E08">
      <w:pPr>
        <w:pStyle w:val="Indent"/>
      </w:pPr>
      <w:r>
        <w:t>The Image Placeholder dialog box appears.</w:t>
      </w:r>
    </w:p>
    <w:p w14:paraId="5AB0AE3C" w14:textId="77777777" w:rsidR="00C176C3" w:rsidRDefault="00C176C3" w:rsidP="004166CB">
      <w:pPr>
        <w:pStyle w:val="Numbered"/>
        <w:numPr>
          <w:ilvl w:val="0"/>
          <w:numId w:val="13"/>
        </w:numPr>
      </w:pPr>
      <w:r>
        <w:t xml:space="preserve">In the Image Placeholder dialog box, type </w:t>
      </w:r>
      <w:r w:rsidRPr="004166CB">
        <w:rPr>
          <w:b/>
        </w:rPr>
        <w:t>Sidebar</w:t>
      </w:r>
      <w:r>
        <w:t xml:space="preserve"> in the </w:t>
      </w:r>
      <w:r w:rsidR="005F702B">
        <w:t>“</w:t>
      </w:r>
      <w:r>
        <w:t>Name</w:t>
      </w:r>
      <w:r w:rsidR="005F702B">
        <w:t>”</w:t>
      </w:r>
      <w:r>
        <w:t xml:space="preserve"> field.</w:t>
      </w:r>
    </w:p>
    <w:p w14:paraId="471916DA" w14:textId="77777777" w:rsidR="00C176C3" w:rsidRDefault="00C176C3" w:rsidP="004166CB">
      <w:pPr>
        <w:pStyle w:val="Numbered"/>
        <w:numPr>
          <w:ilvl w:val="0"/>
          <w:numId w:val="13"/>
        </w:numPr>
      </w:pPr>
      <w:r>
        <w:t xml:space="preserve">Type </w:t>
      </w:r>
      <w:r w:rsidRPr="004166CB">
        <w:rPr>
          <w:b/>
        </w:rPr>
        <w:t>180</w:t>
      </w:r>
      <w:r>
        <w:t xml:space="preserve"> in the </w:t>
      </w:r>
      <w:r w:rsidR="004329F0">
        <w:t>“</w:t>
      </w:r>
      <w:r>
        <w:t>Width</w:t>
      </w:r>
      <w:r w:rsidR="004329F0">
        <w:t>”</w:t>
      </w:r>
      <w:r>
        <w:t xml:space="preserve"> field and </w:t>
      </w:r>
      <w:r w:rsidRPr="004166CB">
        <w:rPr>
          <w:b/>
        </w:rPr>
        <w:t>150</w:t>
      </w:r>
      <w:r>
        <w:t xml:space="preserve"> in the </w:t>
      </w:r>
      <w:r w:rsidR="005F702B">
        <w:t>“</w:t>
      </w:r>
      <w:r>
        <w:t>Height</w:t>
      </w:r>
      <w:r w:rsidR="005F702B">
        <w:t>”</w:t>
      </w:r>
      <w:r>
        <w:t xml:space="preserve"> field.</w:t>
      </w:r>
    </w:p>
    <w:p w14:paraId="288E87FB" w14:textId="77777777" w:rsidR="00C176C3" w:rsidRDefault="00C176C3" w:rsidP="004166CB">
      <w:pPr>
        <w:pStyle w:val="Numbered"/>
        <w:numPr>
          <w:ilvl w:val="0"/>
          <w:numId w:val="13"/>
        </w:numPr>
      </w:pPr>
      <w:r>
        <w:t xml:space="preserve">Leave the </w:t>
      </w:r>
      <w:r w:rsidR="00AB4ADD">
        <w:t>“</w:t>
      </w:r>
      <w:r>
        <w:t>Color</w:t>
      </w:r>
      <w:r w:rsidR="00AB4ADD">
        <w:t>”</w:t>
      </w:r>
      <w:r>
        <w:t xml:space="preserve"> and </w:t>
      </w:r>
      <w:r w:rsidR="00AB4ADD">
        <w:t>“</w:t>
      </w:r>
      <w:r>
        <w:t>Alternate text</w:t>
      </w:r>
      <w:r w:rsidR="00AB4ADD">
        <w:t>”</w:t>
      </w:r>
      <w:r>
        <w:t xml:space="preserve"> fields blank.</w:t>
      </w:r>
    </w:p>
    <w:p w14:paraId="7F037967" w14:textId="77777777" w:rsidR="00C176C3" w:rsidRDefault="00C50D9F" w:rsidP="00233E08">
      <w:pPr>
        <w:pStyle w:val="Indent"/>
      </w:pPr>
      <w:r>
        <w:rPr>
          <w:noProof/>
        </w:rPr>
        <w:drawing>
          <wp:inline distT="0" distB="0" distL="0" distR="0" wp14:anchorId="3615A455" wp14:editId="774E14D6">
            <wp:extent cx="2962275" cy="1628775"/>
            <wp:effectExtent l="19050" t="0" r="9525" b="0"/>
            <wp:docPr id="9" name="Picture 9" descr="image_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mage_placeholder"/>
                    <pic:cNvPicPr>
                      <a:picLocks noChangeAspect="1" noChangeArrowheads="1"/>
                    </pic:cNvPicPr>
                  </pic:nvPicPr>
                  <pic:blipFill>
                    <a:blip r:embed="rId16" cstate="print"/>
                    <a:srcRect/>
                    <a:stretch>
                      <a:fillRect/>
                    </a:stretch>
                  </pic:blipFill>
                  <pic:spPr bwMode="auto">
                    <a:xfrm>
                      <a:off x="0" y="0"/>
                      <a:ext cx="2962275" cy="1628775"/>
                    </a:xfrm>
                    <a:prstGeom prst="rect">
                      <a:avLst/>
                    </a:prstGeom>
                    <a:noFill/>
                    <a:ln w="9525">
                      <a:noFill/>
                      <a:miter lim="800000"/>
                      <a:headEnd/>
                      <a:tailEnd/>
                    </a:ln>
                  </pic:spPr>
                </pic:pic>
              </a:graphicData>
            </a:graphic>
          </wp:inline>
        </w:drawing>
      </w:r>
    </w:p>
    <w:p w14:paraId="435560B9" w14:textId="77777777" w:rsidR="00C176C3" w:rsidRDefault="00C176C3" w:rsidP="004166CB">
      <w:pPr>
        <w:pStyle w:val="Numbered"/>
        <w:numPr>
          <w:ilvl w:val="0"/>
          <w:numId w:val="13"/>
        </w:numPr>
      </w:pPr>
      <w:r>
        <w:t>Click OK.</w:t>
      </w:r>
    </w:p>
    <w:p w14:paraId="3D6C803C" w14:textId="77777777" w:rsidR="00C176C3" w:rsidRDefault="00C176C3" w:rsidP="004166CB">
      <w:pPr>
        <w:pStyle w:val="Numbered"/>
        <w:numPr>
          <w:ilvl w:val="0"/>
          <w:numId w:val="13"/>
        </w:numPr>
      </w:pPr>
      <w:r>
        <w:t xml:space="preserve">Switch to Design view. You should see an image placeholder in the </w:t>
      </w:r>
      <w:r w:rsidR="00905612">
        <w:t>s</w:t>
      </w:r>
      <w:r>
        <w:t xml:space="preserve">idebar </w:t>
      </w:r>
      <w:r w:rsidR="00217504">
        <w:t xml:space="preserve">area </w:t>
      </w:r>
      <w:r>
        <w:t>below the navigation menu, and your “Insert caption here” instruction below the image placeholder.</w:t>
      </w:r>
    </w:p>
    <w:p w14:paraId="06804E46" w14:textId="77777777" w:rsidR="00C176C3" w:rsidRDefault="00C50D9F" w:rsidP="00233E08">
      <w:pPr>
        <w:pStyle w:val="Indent"/>
      </w:pPr>
      <w:r>
        <w:rPr>
          <w:noProof/>
        </w:rPr>
        <w:drawing>
          <wp:inline distT="0" distB="0" distL="0" distR="0" wp14:anchorId="09824C48" wp14:editId="66B5276B">
            <wp:extent cx="1123950" cy="1895475"/>
            <wp:effectExtent l="19050" t="0" r="0" b="0"/>
            <wp:docPr id="10" name="Picture 10" descr="sidebar_image_placehol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sidebar_image_placeholder"/>
                    <pic:cNvPicPr>
                      <a:picLocks noChangeAspect="1" noChangeArrowheads="1"/>
                    </pic:cNvPicPr>
                  </pic:nvPicPr>
                  <pic:blipFill>
                    <a:blip r:embed="rId17" cstate="print"/>
                    <a:srcRect/>
                    <a:stretch>
                      <a:fillRect/>
                    </a:stretch>
                  </pic:blipFill>
                  <pic:spPr bwMode="auto">
                    <a:xfrm>
                      <a:off x="0" y="0"/>
                      <a:ext cx="1123950" cy="1895475"/>
                    </a:xfrm>
                    <a:prstGeom prst="rect">
                      <a:avLst/>
                    </a:prstGeom>
                    <a:noFill/>
                    <a:ln w="9525">
                      <a:noFill/>
                      <a:miter lim="800000"/>
                      <a:headEnd/>
                      <a:tailEnd/>
                    </a:ln>
                  </pic:spPr>
                </pic:pic>
              </a:graphicData>
            </a:graphic>
          </wp:inline>
        </w:drawing>
      </w:r>
    </w:p>
    <w:p w14:paraId="03478A0E" w14:textId="77777777" w:rsidR="00C176C3" w:rsidRDefault="00C176C3" w:rsidP="004166CB">
      <w:pPr>
        <w:pStyle w:val="Numbered"/>
        <w:numPr>
          <w:ilvl w:val="0"/>
          <w:numId w:val="13"/>
        </w:numPr>
      </w:pPr>
      <w:r>
        <w:t>Save the file.</w:t>
      </w:r>
    </w:p>
    <w:p w14:paraId="6A87FE85" w14:textId="77777777" w:rsidR="00C176C3" w:rsidRDefault="00C176C3" w:rsidP="00C176C3">
      <w:pPr>
        <w:pStyle w:val="Instructions"/>
      </w:pPr>
    </w:p>
    <w:p w14:paraId="7E3C2070" w14:textId="77777777" w:rsidR="00C176C3" w:rsidRPr="00F342CC" w:rsidRDefault="00C176C3" w:rsidP="00C176C3">
      <w:pPr>
        <w:pStyle w:val="Instructions"/>
      </w:pPr>
    </w:p>
    <w:p w14:paraId="63B55DA6" w14:textId="77777777" w:rsidR="00C176C3" w:rsidRPr="00E979CD" w:rsidRDefault="00C176C3" w:rsidP="00C176C3">
      <w:pPr>
        <w:pStyle w:val="ResourceNo"/>
      </w:pPr>
      <w:r w:rsidRPr="00E979CD">
        <w:lastRenderedPageBreak/>
        <w:t>Student Re</w:t>
      </w:r>
      <w:r>
        <w:t>source 9.3</w:t>
      </w:r>
    </w:p>
    <w:p w14:paraId="3FD697F9" w14:textId="77777777" w:rsidR="00C176C3" w:rsidRPr="00E979CD" w:rsidRDefault="00C176C3" w:rsidP="00C176C3">
      <w:pPr>
        <w:pStyle w:val="ResourceTitle"/>
      </w:pPr>
      <w:r>
        <w:t>Tutorial</w:t>
      </w:r>
      <w:r w:rsidRPr="00E979CD">
        <w:t xml:space="preserve">: </w:t>
      </w:r>
      <w:r>
        <w:t>Creating a Template</w:t>
      </w:r>
    </w:p>
    <w:p w14:paraId="2691102A" w14:textId="77777777" w:rsidR="00C176C3" w:rsidRDefault="00C176C3" w:rsidP="00C176C3">
      <w:pPr>
        <w:pStyle w:val="Instructions"/>
      </w:pPr>
      <w:r w:rsidRPr="002F3287">
        <w:t xml:space="preserve">Directions: </w:t>
      </w:r>
      <w:r>
        <w:t>This tutorial guides you through the process of creating a template for your sample site, based on the layout you completed in the previous tutorial. Follow the specific instructions below.</w:t>
      </w:r>
    </w:p>
    <w:p w14:paraId="2625D388" w14:textId="77777777" w:rsidR="00DE7C58" w:rsidRDefault="00696B2F" w:rsidP="00DE7C58">
      <w:pPr>
        <w:pStyle w:val="H1"/>
      </w:pPr>
      <w:r>
        <w:t xml:space="preserve">Step 1: </w:t>
      </w:r>
      <w:r w:rsidR="00C176C3">
        <w:t>Creat</w:t>
      </w:r>
      <w:r>
        <w:t>e</w:t>
      </w:r>
      <w:r w:rsidR="00C176C3">
        <w:t xml:space="preserve"> a Template from an Existing Layout</w:t>
      </w:r>
    </w:p>
    <w:p w14:paraId="1430CBB2" w14:textId="77777777" w:rsidR="00C176C3" w:rsidRDefault="00C176C3" w:rsidP="00C176C3">
      <w:pPr>
        <w:pStyle w:val="BodyText"/>
      </w:pPr>
      <w:r>
        <w:t xml:space="preserve">A template is a master page from which child pages are created. Most WYSIWYG editors, </w:t>
      </w:r>
      <w:r w:rsidR="00696B2F">
        <w:t>including</w:t>
      </w:r>
      <w:r>
        <w:t xml:space="preserve"> Dreamweaver, provide the features you need to create a template.  </w:t>
      </w:r>
    </w:p>
    <w:p w14:paraId="2F03237D" w14:textId="77777777" w:rsidR="00C176C3" w:rsidRDefault="00C176C3" w:rsidP="004166CB">
      <w:pPr>
        <w:pStyle w:val="Numbered"/>
        <w:numPr>
          <w:ilvl w:val="0"/>
          <w:numId w:val="9"/>
        </w:numPr>
      </w:pPr>
      <w:r>
        <w:t xml:space="preserve">You will create your template from the My Layout page you modified in the previous tutorial. Be sure your mylayout.html file is stored in your Sample Site Final main (root) directory and </w:t>
      </w:r>
      <w:r w:rsidR="00696B2F">
        <w:t xml:space="preserve">that it is </w:t>
      </w:r>
      <w:r>
        <w:t>available for editing in Dreamweaver.</w:t>
      </w:r>
    </w:p>
    <w:p w14:paraId="26753240" w14:textId="77777777" w:rsidR="00C176C3" w:rsidRDefault="00C176C3" w:rsidP="004166CB">
      <w:pPr>
        <w:pStyle w:val="Numbered"/>
        <w:numPr>
          <w:ilvl w:val="0"/>
          <w:numId w:val="9"/>
        </w:numPr>
      </w:pPr>
      <w:r>
        <w:t xml:space="preserve">Open </w:t>
      </w:r>
      <w:proofErr w:type="gramStart"/>
      <w:r>
        <w:t>Dreamweaver, and</w:t>
      </w:r>
      <w:proofErr w:type="gramEnd"/>
      <w:r>
        <w:t xml:space="preserve"> open your most recent version of mylayout.html.</w:t>
      </w:r>
    </w:p>
    <w:p w14:paraId="791591CB" w14:textId="77777777" w:rsidR="00C176C3" w:rsidRDefault="00696B2F" w:rsidP="004166CB">
      <w:pPr>
        <w:pStyle w:val="Numbered"/>
        <w:numPr>
          <w:ilvl w:val="0"/>
          <w:numId w:val="9"/>
        </w:numPr>
      </w:pPr>
      <w:r>
        <w:t xml:space="preserve">Select </w:t>
      </w:r>
      <w:r w:rsidR="00C176C3">
        <w:t>File &gt; Save as Template.</w:t>
      </w:r>
    </w:p>
    <w:p w14:paraId="4B872310" w14:textId="77777777" w:rsidR="00C176C3" w:rsidRDefault="00C50D9F" w:rsidP="00233E08">
      <w:pPr>
        <w:pStyle w:val="Indent"/>
      </w:pPr>
      <w:r>
        <w:rPr>
          <w:noProof/>
        </w:rPr>
        <w:drawing>
          <wp:inline distT="0" distB="0" distL="0" distR="0" wp14:anchorId="4EB615BA" wp14:editId="3A6C62F4">
            <wp:extent cx="2000250" cy="2247900"/>
            <wp:effectExtent l="19050" t="0" r="0" b="0"/>
            <wp:docPr id="11" name="Picture 11" descr="template_s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mplate_save"/>
                    <pic:cNvPicPr>
                      <a:picLocks noChangeAspect="1" noChangeArrowheads="1"/>
                    </pic:cNvPicPr>
                  </pic:nvPicPr>
                  <pic:blipFill>
                    <a:blip r:embed="rId18" cstate="print"/>
                    <a:srcRect/>
                    <a:stretch>
                      <a:fillRect/>
                    </a:stretch>
                  </pic:blipFill>
                  <pic:spPr bwMode="auto">
                    <a:xfrm>
                      <a:off x="0" y="0"/>
                      <a:ext cx="2000250" cy="2247900"/>
                    </a:xfrm>
                    <a:prstGeom prst="rect">
                      <a:avLst/>
                    </a:prstGeom>
                    <a:noFill/>
                    <a:ln w="9525">
                      <a:noFill/>
                      <a:miter lim="800000"/>
                      <a:headEnd/>
                      <a:tailEnd/>
                    </a:ln>
                  </pic:spPr>
                </pic:pic>
              </a:graphicData>
            </a:graphic>
          </wp:inline>
        </w:drawing>
      </w:r>
    </w:p>
    <w:p w14:paraId="1A5902A5" w14:textId="77777777" w:rsidR="00C176C3" w:rsidRDefault="00C176C3" w:rsidP="00233E08">
      <w:pPr>
        <w:pStyle w:val="Indent"/>
        <w:ind w:left="630"/>
      </w:pPr>
      <w:r>
        <w:t>Dreamweaver always saves templates in a special directory called “template</w:t>
      </w:r>
      <w:r w:rsidR="0082559E">
        <w:t>s</w:t>
      </w:r>
      <w:r w:rsidR="00696B2F">
        <w:t>.</w:t>
      </w:r>
      <w:r>
        <w:t xml:space="preserve">” When you created your Sample Site </w:t>
      </w:r>
      <w:r w:rsidR="00905612">
        <w:t xml:space="preserve">Final </w:t>
      </w:r>
      <w:r>
        <w:t xml:space="preserve">project, you created a directory by that name, so </w:t>
      </w:r>
      <w:r w:rsidR="00696B2F">
        <w:t xml:space="preserve">Dreamweaver </w:t>
      </w:r>
      <w:r>
        <w:t xml:space="preserve">will save the file there. Otherwise, </w:t>
      </w:r>
      <w:r w:rsidR="00696B2F">
        <w:t xml:space="preserve">Dreamweaver </w:t>
      </w:r>
      <w:r>
        <w:t>would create its own template</w:t>
      </w:r>
      <w:r w:rsidR="0082559E">
        <w:t>s</w:t>
      </w:r>
      <w:r>
        <w:t xml:space="preserve"> directory.</w:t>
      </w:r>
    </w:p>
    <w:p w14:paraId="63C721A5" w14:textId="77777777" w:rsidR="00C176C3" w:rsidRDefault="00C176C3" w:rsidP="004166CB">
      <w:pPr>
        <w:pStyle w:val="Numbered"/>
        <w:numPr>
          <w:ilvl w:val="0"/>
          <w:numId w:val="9"/>
        </w:numPr>
      </w:pPr>
      <w:r>
        <w:t xml:space="preserve">When the Save As Template dialog box appears, be sure your sample site name is correct. Leave the Description field empty. Save the file as </w:t>
      </w:r>
      <w:proofErr w:type="spellStart"/>
      <w:r>
        <w:t>mytemplate</w:t>
      </w:r>
      <w:proofErr w:type="spellEnd"/>
      <w:r w:rsidR="0082559E">
        <w:t>.</w:t>
      </w:r>
      <w:r>
        <w:t xml:space="preserve"> (DW will add the file extension </w:t>
      </w:r>
      <w:r w:rsidR="00DE7C58" w:rsidRPr="004166CB">
        <w:rPr>
          <w:i/>
        </w:rPr>
        <w:t>.dwt</w:t>
      </w:r>
      <w:r>
        <w:t>.)</w:t>
      </w:r>
    </w:p>
    <w:p w14:paraId="6962AF80" w14:textId="77777777" w:rsidR="00C176C3" w:rsidRDefault="005236E7" w:rsidP="00233E08">
      <w:pPr>
        <w:pStyle w:val="Indent"/>
      </w:pPr>
      <w:r>
        <w:rPr>
          <w:noProof/>
        </w:rPr>
        <w:drawing>
          <wp:inline distT="0" distB="0" distL="0" distR="0" wp14:anchorId="6B1CF112" wp14:editId="505935DA">
            <wp:extent cx="2819400" cy="1777122"/>
            <wp:effectExtent l="1905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2819400" cy="1777122"/>
                    </a:xfrm>
                    <a:prstGeom prst="rect">
                      <a:avLst/>
                    </a:prstGeom>
                    <a:noFill/>
                    <a:ln w="9525">
                      <a:noFill/>
                      <a:miter lim="800000"/>
                      <a:headEnd/>
                      <a:tailEnd/>
                    </a:ln>
                  </pic:spPr>
                </pic:pic>
              </a:graphicData>
            </a:graphic>
          </wp:inline>
        </w:drawing>
      </w:r>
    </w:p>
    <w:p w14:paraId="09F3A54F" w14:textId="77777777" w:rsidR="00E47EBE" w:rsidRDefault="00E47EBE" w:rsidP="00233E08">
      <w:pPr>
        <w:pStyle w:val="Indent"/>
        <w:ind w:left="630"/>
      </w:pPr>
      <w:r>
        <w:lastRenderedPageBreak/>
        <w:t>A dialog box appears asking if you want to update the links.</w:t>
      </w:r>
    </w:p>
    <w:p w14:paraId="63197913" w14:textId="77777777" w:rsidR="00E47EBE" w:rsidRDefault="00E47EBE" w:rsidP="00233E08">
      <w:pPr>
        <w:pStyle w:val="Indent"/>
        <w:ind w:left="630"/>
      </w:pPr>
      <w:r>
        <w:t xml:space="preserve">Since the template is saved in a subfolder, updating the links in the code is necessary both now and when you create child pages later. </w:t>
      </w:r>
    </w:p>
    <w:p w14:paraId="6346C2A4" w14:textId="77777777" w:rsidR="00E47EBE" w:rsidRDefault="00E47EBE" w:rsidP="00233E08">
      <w:pPr>
        <w:pStyle w:val="Indent"/>
        <w:ind w:left="630"/>
      </w:pPr>
      <w:r>
        <w:t>The most important link currently in your new template is the one to your CSS file. If DW doesn’t update that link</w:t>
      </w:r>
      <w:r w:rsidR="0082559E">
        <w:t>,</w:t>
      </w:r>
      <w:r>
        <w:t xml:space="preserve"> your template will have no CSS styling.</w:t>
      </w:r>
    </w:p>
    <w:p w14:paraId="2CA5E745" w14:textId="77777777" w:rsidR="00C176C3" w:rsidRDefault="00C50D9F" w:rsidP="00233E08">
      <w:pPr>
        <w:pStyle w:val="Indent"/>
        <w:ind w:left="630"/>
      </w:pPr>
      <w:r>
        <w:rPr>
          <w:noProof/>
        </w:rPr>
        <w:drawing>
          <wp:inline distT="0" distB="0" distL="0" distR="0" wp14:anchorId="0973BED8" wp14:editId="386D255C">
            <wp:extent cx="2085975" cy="1419225"/>
            <wp:effectExtent l="19050" t="0" r="9525" b="0"/>
            <wp:docPr id="13" name="Picture 13" descr="template_updatelin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emplate_updatelinks"/>
                    <pic:cNvPicPr>
                      <a:picLocks noChangeAspect="1" noChangeArrowheads="1"/>
                    </pic:cNvPicPr>
                  </pic:nvPicPr>
                  <pic:blipFill>
                    <a:blip r:embed="rId20" cstate="print"/>
                    <a:srcRect/>
                    <a:stretch>
                      <a:fillRect/>
                    </a:stretch>
                  </pic:blipFill>
                  <pic:spPr bwMode="auto">
                    <a:xfrm>
                      <a:off x="0" y="0"/>
                      <a:ext cx="2085975" cy="1419225"/>
                    </a:xfrm>
                    <a:prstGeom prst="rect">
                      <a:avLst/>
                    </a:prstGeom>
                    <a:noFill/>
                    <a:ln w="9525">
                      <a:noFill/>
                      <a:miter lim="800000"/>
                      <a:headEnd/>
                      <a:tailEnd/>
                    </a:ln>
                  </pic:spPr>
                </pic:pic>
              </a:graphicData>
            </a:graphic>
          </wp:inline>
        </w:drawing>
      </w:r>
    </w:p>
    <w:p w14:paraId="73A605CC" w14:textId="77777777" w:rsidR="00C176C3" w:rsidRDefault="00C176C3" w:rsidP="004166CB">
      <w:pPr>
        <w:pStyle w:val="Numbered"/>
        <w:numPr>
          <w:ilvl w:val="0"/>
          <w:numId w:val="9"/>
        </w:numPr>
      </w:pPr>
      <w:r>
        <w:t xml:space="preserve">Click Yes to update the links. </w:t>
      </w:r>
    </w:p>
    <w:p w14:paraId="43396B1B" w14:textId="77777777" w:rsidR="00C176C3" w:rsidRDefault="00C176C3" w:rsidP="00233E08">
      <w:pPr>
        <w:pStyle w:val="Indent"/>
      </w:pPr>
      <w:r>
        <w:t xml:space="preserve">Dreamweaver saves your file in the </w:t>
      </w:r>
      <w:proofErr w:type="gramStart"/>
      <w:r>
        <w:t>template</w:t>
      </w:r>
      <w:r w:rsidR="0082559E">
        <w:t>s</w:t>
      </w:r>
      <w:proofErr w:type="gramEnd"/>
      <w:r>
        <w:t xml:space="preserve"> directory as </w:t>
      </w:r>
      <w:proofErr w:type="spellStart"/>
      <w:r>
        <w:t>mytemplate.dwt</w:t>
      </w:r>
      <w:proofErr w:type="spellEnd"/>
      <w:r>
        <w:t>.</w:t>
      </w:r>
    </w:p>
    <w:p w14:paraId="0CCEB85D" w14:textId="4CAC861F" w:rsidR="00C176C3" w:rsidRDefault="00C176C3" w:rsidP="004166CB">
      <w:pPr>
        <w:pStyle w:val="Numbered"/>
        <w:numPr>
          <w:ilvl w:val="0"/>
          <w:numId w:val="9"/>
        </w:numPr>
      </w:pPr>
      <w:r>
        <w:t xml:space="preserve">Open Windows Explorer </w:t>
      </w:r>
      <w:r w:rsidR="00233E08">
        <w:t xml:space="preserve">(File Explorer) </w:t>
      </w:r>
      <w:r>
        <w:t xml:space="preserve">and check to be sure </w:t>
      </w:r>
      <w:r w:rsidR="0082559E">
        <w:t xml:space="preserve">that </w:t>
      </w:r>
      <w:r>
        <w:t xml:space="preserve">your new template file is where it is supposed to be in the directory structure of your sample site. </w:t>
      </w:r>
    </w:p>
    <w:p w14:paraId="71837B2F" w14:textId="77777777" w:rsidR="00DE7C58" w:rsidRDefault="00696B2F" w:rsidP="00DE7C58">
      <w:pPr>
        <w:pStyle w:val="H1"/>
      </w:pPr>
      <w:r>
        <w:t xml:space="preserve">Step 2: </w:t>
      </w:r>
      <w:r w:rsidR="00C176C3">
        <w:t>Chang</w:t>
      </w:r>
      <w:r>
        <w:t>e</w:t>
      </w:r>
      <w:r w:rsidR="00C176C3">
        <w:t xml:space="preserve"> the Title Text of the Template </w:t>
      </w:r>
    </w:p>
    <w:p w14:paraId="5C19AB24" w14:textId="77777777" w:rsidR="00C176C3" w:rsidRDefault="00C176C3" w:rsidP="00C176C3">
      <w:pPr>
        <w:pStyle w:val="BodyText"/>
      </w:pPr>
      <w:r>
        <w:t xml:space="preserve">Dreamweaver treats almost all regions of a new template as part of the master design (and therefore currently locked and </w:t>
      </w:r>
      <w:proofErr w:type="spellStart"/>
      <w:r>
        <w:t>uneditable</w:t>
      </w:r>
      <w:proofErr w:type="spellEnd"/>
      <w:r>
        <w:t>). The only region of a template-based page that is not locked by default is the title, since all pages in a site should have unique names. The first step is to change the title of the template file so that this text tells the person using the template what to do.</w:t>
      </w:r>
    </w:p>
    <w:p w14:paraId="5FC761A9" w14:textId="77777777" w:rsidR="00C176C3" w:rsidRDefault="00C176C3" w:rsidP="004166CB">
      <w:pPr>
        <w:pStyle w:val="Numbered"/>
        <w:numPr>
          <w:ilvl w:val="0"/>
          <w:numId w:val="10"/>
        </w:numPr>
      </w:pPr>
      <w:r>
        <w:t>Look at the current title of the new template page.</w:t>
      </w:r>
    </w:p>
    <w:p w14:paraId="7EFA8B93" w14:textId="77777777" w:rsidR="00C176C3" w:rsidRDefault="00C50D9F" w:rsidP="00233E08">
      <w:pPr>
        <w:pStyle w:val="Indent"/>
      </w:pPr>
      <w:r>
        <w:rPr>
          <w:noProof/>
        </w:rPr>
        <w:drawing>
          <wp:inline distT="0" distB="0" distL="0" distR="0" wp14:anchorId="4E3EF970" wp14:editId="60F40E4F">
            <wp:extent cx="3000375" cy="1362075"/>
            <wp:effectExtent l="19050" t="0" r="9525" b="0"/>
            <wp:docPr id="14" name="Picture 14" descr="template_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template_title"/>
                    <pic:cNvPicPr>
                      <a:picLocks noChangeAspect="1" noChangeArrowheads="1"/>
                    </pic:cNvPicPr>
                  </pic:nvPicPr>
                  <pic:blipFill>
                    <a:blip r:embed="rId21" cstate="print"/>
                    <a:srcRect/>
                    <a:stretch>
                      <a:fillRect/>
                    </a:stretch>
                  </pic:blipFill>
                  <pic:spPr bwMode="auto">
                    <a:xfrm>
                      <a:off x="0" y="0"/>
                      <a:ext cx="3000375" cy="1362075"/>
                    </a:xfrm>
                    <a:prstGeom prst="rect">
                      <a:avLst/>
                    </a:prstGeom>
                    <a:noFill/>
                    <a:ln w="9525">
                      <a:noFill/>
                      <a:miter lim="800000"/>
                      <a:headEnd/>
                      <a:tailEnd/>
                    </a:ln>
                  </pic:spPr>
                </pic:pic>
              </a:graphicData>
            </a:graphic>
          </wp:inline>
        </w:drawing>
      </w:r>
    </w:p>
    <w:p w14:paraId="6CC977EB" w14:textId="77777777" w:rsidR="00C176C3" w:rsidRDefault="00C176C3" w:rsidP="004166CB">
      <w:pPr>
        <w:pStyle w:val="Numbered"/>
        <w:numPr>
          <w:ilvl w:val="0"/>
          <w:numId w:val="10"/>
        </w:numPr>
      </w:pPr>
      <w:r>
        <w:t xml:space="preserve">Change the title to </w:t>
      </w:r>
      <w:r w:rsidRPr="004166CB">
        <w:rPr>
          <w:b/>
        </w:rPr>
        <w:t>Insert Title Here</w:t>
      </w:r>
      <w:r>
        <w:t>.</w:t>
      </w:r>
    </w:p>
    <w:p w14:paraId="080A5368" w14:textId="77777777" w:rsidR="0038230A" w:rsidRPr="0038230A" w:rsidRDefault="00C176C3" w:rsidP="004166CB">
      <w:pPr>
        <w:pStyle w:val="Numbered"/>
        <w:numPr>
          <w:ilvl w:val="0"/>
          <w:numId w:val="10"/>
        </w:numPr>
      </w:pPr>
      <w:r>
        <w:t>Save the template file.</w:t>
      </w:r>
      <w:r w:rsidR="0038230A">
        <w:t xml:space="preserve"> You will get a warning message that says: </w:t>
      </w:r>
      <w:r w:rsidR="0038230A" w:rsidRPr="0038230A">
        <w:t>“This template doesn’t have any editable regions. Are you sure you want to continue?”</w:t>
      </w:r>
      <w:r w:rsidR="0038230A">
        <w:t xml:space="preserve"> Go ahead and click OK. (You will be creating editable regions in the next step.)</w:t>
      </w:r>
    </w:p>
    <w:p w14:paraId="0F2E78F4" w14:textId="77777777" w:rsidR="00DE7C58" w:rsidRDefault="00696B2F" w:rsidP="00DE7C58">
      <w:pPr>
        <w:pStyle w:val="H1"/>
      </w:pPr>
      <w:r>
        <w:t xml:space="preserve">Step 3: </w:t>
      </w:r>
      <w:r w:rsidR="00C176C3">
        <w:t>Designat</w:t>
      </w:r>
      <w:r>
        <w:t>e</w:t>
      </w:r>
      <w:r w:rsidR="00C176C3">
        <w:t xml:space="preserve"> Editable Regions in the Template File</w:t>
      </w:r>
    </w:p>
    <w:p w14:paraId="04E2D6A7" w14:textId="77777777" w:rsidR="00C176C3" w:rsidRDefault="00C176C3" w:rsidP="00C176C3">
      <w:pPr>
        <w:pStyle w:val="BodyText"/>
      </w:pPr>
      <w:r>
        <w:t xml:space="preserve">For regions of your template-based child pages that need to be unique (for example, the text in the content area), you need to designate them as editable. In this </w:t>
      </w:r>
      <w:r w:rsidR="005B23C3">
        <w:t xml:space="preserve">step, </w:t>
      </w:r>
      <w:r>
        <w:t>you will designate editable regions for two of the regions in your new template.</w:t>
      </w:r>
    </w:p>
    <w:p w14:paraId="0D516604" w14:textId="77777777" w:rsidR="00C176C3" w:rsidRPr="005A39C9" w:rsidRDefault="00C176C3" w:rsidP="00C176C3">
      <w:pPr>
        <w:pStyle w:val="BodyText"/>
      </w:pPr>
      <w:r>
        <w:lastRenderedPageBreak/>
        <w:t xml:space="preserve">You will make the </w:t>
      </w:r>
      <w:r w:rsidR="00905612">
        <w:t>s</w:t>
      </w:r>
      <w:r>
        <w:t xml:space="preserve">idebar and </w:t>
      </w:r>
      <w:r w:rsidR="00905612">
        <w:t>c</w:t>
      </w:r>
      <w:r>
        <w:t xml:space="preserve">ontent regions of your sample site editable, because both need to be unique for each page </w:t>
      </w:r>
      <w:r w:rsidR="005B23C3">
        <w:t xml:space="preserve">on </w:t>
      </w:r>
      <w:r>
        <w:t>the website.</w:t>
      </w:r>
    </w:p>
    <w:p w14:paraId="06C3546A" w14:textId="77777777" w:rsidR="00C176C3" w:rsidRDefault="00C176C3" w:rsidP="004166CB">
      <w:pPr>
        <w:pStyle w:val="Numbered"/>
        <w:numPr>
          <w:ilvl w:val="0"/>
          <w:numId w:val="14"/>
        </w:numPr>
      </w:pPr>
      <w:r>
        <w:t xml:space="preserve">Click anywhere in the </w:t>
      </w:r>
      <w:r w:rsidR="00905612">
        <w:t>s</w:t>
      </w:r>
      <w:r>
        <w:t xml:space="preserve">idebar. </w:t>
      </w:r>
    </w:p>
    <w:p w14:paraId="0E8A1963" w14:textId="77777777" w:rsidR="00C176C3" w:rsidRDefault="005B23C3" w:rsidP="004166CB">
      <w:pPr>
        <w:pStyle w:val="Numbered"/>
        <w:numPr>
          <w:ilvl w:val="0"/>
          <w:numId w:val="14"/>
        </w:numPr>
      </w:pPr>
      <w:r>
        <w:t>In the tag selector area at the bottom of the workspace (see screenshot below), c</w:t>
      </w:r>
      <w:r w:rsidR="00C176C3">
        <w:t xml:space="preserve">lick </w:t>
      </w:r>
      <w:r w:rsidR="00DE7C58" w:rsidRPr="00DE7C58">
        <w:rPr>
          <w:rStyle w:val="codechar"/>
        </w:rPr>
        <w:t>&lt;div.sidebar1&gt;</w:t>
      </w:r>
      <w:r w:rsidR="00C176C3">
        <w:t>.</w:t>
      </w:r>
    </w:p>
    <w:p w14:paraId="62FCAB40" w14:textId="77777777" w:rsidR="00C176C3" w:rsidRDefault="00C50D9F" w:rsidP="00233E08">
      <w:pPr>
        <w:pStyle w:val="Indent"/>
      </w:pPr>
      <w:r>
        <w:rPr>
          <w:noProof/>
        </w:rPr>
        <w:drawing>
          <wp:inline distT="0" distB="0" distL="0" distR="0" wp14:anchorId="0DD5D7A0" wp14:editId="5FBDD051">
            <wp:extent cx="1466850" cy="2466975"/>
            <wp:effectExtent l="19050" t="0" r="0" b="0"/>
            <wp:docPr id="15" name="Picture 15" descr="template_sidebar_edita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template_sidebar_editable"/>
                    <pic:cNvPicPr>
                      <a:picLocks noChangeAspect="1" noChangeArrowheads="1"/>
                    </pic:cNvPicPr>
                  </pic:nvPicPr>
                  <pic:blipFill>
                    <a:blip r:embed="rId22" cstate="print"/>
                    <a:srcRect/>
                    <a:stretch>
                      <a:fillRect/>
                    </a:stretch>
                  </pic:blipFill>
                  <pic:spPr bwMode="auto">
                    <a:xfrm>
                      <a:off x="0" y="0"/>
                      <a:ext cx="1466850" cy="2466975"/>
                    </a:xfrm>
                    <a:prstGeom prst="rect">
                      <a:avLst/>
                    </a:prstGeom>
                    <a:noFill/>
                    <a:ln w="9525">
                      <a:noFill/>
                      <a:miter lim="800000"/>
                      <a:headEnd/>
                      <a:tailEnd/>
                    </a:ln>
                  </pic:spPr>
                </pic:pic>
              </a:graphicData>
            </a:graphic>
          </wp:inline>
        </w:drawing>
      </w:r>
    </w:p>
    <w:p w14:paraId="1242B09C" w14:textId="77777777" w:rsidR="00C176C3" w:rsidRDefault="00C176C3" w:rsidP="00233E08">
      <w:pPr>
        <w:pStyle w:val="Indent"/>
      </w:pPr>
      <w:r>
        <w:t>Everything in the sidebar is selected.</w:t>
      </w:r>
    </w:p>
    <w:p w14:paraId="237E1BE7" w14:textId="2F553371" w:rsidR="00C176C3" w:rsidRDefault="00C176C3" w:rsidP="004166CB">
      <w:pPr>
        <w:pStyle w:val="Numbered"/>
        <w:numPr>
          <w:ilvl w:val="0"/>
          <w:numId w:val="14"/>
        </w:numPr>
      </w:pPr>
      <w:r>
        <w:t>Choose Insert &gt; Template Objects &gt; Editable Region.</w:t>
      </w:r>
      <w:r w:rsidR="00F626F0">
        <w:br/>
        <w:t>(Note if you are using Dreamweaver CC, choose Insert &gt; Template &gt; Editable Region)</w:t>
      </w:r>
    </w:p>
    <w:p w14:paraId="38012E7B" w14:textId="77777777" w:rsidR="00C176C3" w:rsidRDefault="00C50D9F" w:rsidP="00233E08">
      <w:pPr>
        <w:pStyle w:val="Indent"/>
      </w:pPr>
      <w:r>
        <w:rPr>
          <w:noProof/>
        </w:rPr>
        <w:drawing>
          <wp:inline distT="0" distB="0" distL="0" distR="0" wp14:anchorId="0FEDA04D" wp14:editId="2A2B5A87">
            <wp:extent cx="3162300" cy="3543300"/>
            <wp:effectExtent l="19050" t="0" r="0" b="0"/>
            <wp:docPr id="16" name="Picture 16" descr="template_insert_editable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emplate_insert_editableregion"/>
                    <pic:cNvPicPr>
                      <a:picLocks noChangeAspect="1" noChangeArrowheads="1"/>
                    </pic:cNvPicPr>
                  </pic:nvPicPr>
                  <pic:blipFill>
                    <a:blip r:embed="rId23" cstate="print"/>
                    <a:srcRect/>
                    <a:stretch>
                      <a:fillRect/>
                    </a:stretch>
                  </pic:blipFill>
                  <pic:spPr bwMode="auto">
                    <a:xfrm>
                      <a:off x="0" y="0"/>
                      <a:ext cx="3162300" cy="3543300"/>
                    </a:xfrm>
                    <a:prstGeom prst="rect">
                      <a:avLst/>
                    </a:prstGeom>
                    <a:noFill/>
                    <a:ln w="9525">
                      <a:noFill/>
                      <a:miter lim="800000"/>
                      <a:headEnd/>
                      <a:tailEnd/>
                    </a:ln>
                  </pic:spPr>
                </pic:pic>
              </a:graphicData>
            </a:graphic>
          </wp:inline>
        </w:drawing>
      </w:r>
    </w:p>
    <w:p w14:paraId="2060FC0D" w14:textId="77777777" w:rsidR="00C176C3" w:rsidRDefault="00C176C3" w:rsidP="004166CB">
      <w:pPr>
        <w:pStyle w:val="Numbered"/>
        <w:numPr>
          <w:ilvl w:val="0"/>
          <w:numId w:val="14"/>
        </w:numPr>
      </w:pPr>
      <w:r>
        <w:t xml:space="preserve">Name the editable region </w:t>
      </w:r>
      <w:proofErr w:type="spellStart"/>
      <w:r w:rsidRPr="004166CB">
        <w:rPr>
          <w:b/>
        </w:rPr>
        <w:t>SideContent</w:t>
      </w:r>
      <w:proofErr w:type="spellEnd"/>
      <w:r>
        <w:t>.</w:t>
      </w:r>
    </w:p>
    <w:p w14:paraId="43B2509F" w14:textId="77777777" w:rsidR="00C176C3" w:rsidRDefault="00C50D9F" w:rsidP="00233E08">
      <w:pPr>
        <w:pStyle w:val="Indent"/>
      </w:pPr>
      <w:r>
        <w:rPr>
          <w:noProof/>
        </w:rPr>
        <w:lastRenderedPageBreak/>
        <w:drawing>
          <wp:inline distT="0" distB="0" distL="0" distR="0" wp14:anchorId="5C3CBB7E" wp14:editId="20F1B16F">
            <wp:extent cx="2438400" cy="1181100"/>
            <wp:effectExtent l="19050" t="0" r="0" b="0"/>
            <wp:docPr id="17" name="Picture 17" descr="template_sidecont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emplate_sidecontent"/>
                    <pic:cNvPicPr>
                      <a:picLocks noChangeAspect="1" noChangeArrowheads="1"/>
                    </pic:cNvPicPr>
                  </pic:nvPicPr>
                  <pic:blipFill>
                    <a:blip r:embed="rId24" cstate="print"/>
                    <a:srcRect/>
                    <a:stretch>
                      <a:fillRect/>
                    </a:stretch>
                  </pic:blipFill>
                  <pic:spPr bwMode="auto">
                    <a:xfrm>
                      <a:off x="0" y="0"/>
                      <a:ext cx="2438400" cy="1181100"/>
                    </a:xfrm>
                    <a:prstGeom prst="rect">
                      <a:avLst/>
                    </a:prstGeom>
                    <a:noFill/>
                    <a:ln w="9525">
                      <a:noFill/>
                      <a:miter lim="800000"/>
                      <a:headEnd/>
                      <a:tailEnd/>
                    </a:ln>
                  </pic:spPr>
                </pic:pic>
              </a:graphicData>
            </a:graphic>
          </wp:inline>
        </w:drawing>
      </w:r>
    </w:p>
    <w:p w14:paraId="2ACBABB2" w14:textId="77777777" w:rsidR="00C176C3" w:rsidRDefault="00C176C3" w:rsidP="004166CB">
      <w:pPr>
        <w:pStyle w:val="Numbered"/>
        <w:numPr>
          <w:ilvl w:val="0"/>
          <w:numId w:val="14"/>
        </w:numPr>
      </w:pPr>
      <w:r>
        <w:t>Click OK.</w:t>
      </w:r>
    </w:p>
    <w:p w14:paraId="62868D86" w14:textId="77777777" w:rsidR="00C176C3" w:rsidRDefault="00C176C3" w:rsidP="00233E08">
      <w:pPr>
        <w:pStyle w:val="Indent"/>
      </w:pPr>
      <w:r>
        <w:t xml:space="preserve">A </w:t>
      </w:r>
      <w:r w:rsidR="00905612">
        <w:t xml:space="preserve">blue </w:t>
      </w:r>
      <w:r>
        <w:t xml:space="preserve">tab appears at the top left of the sidebar with the label </w:t>
      </w:r>
      <w:r w:rsidR="005B23C3">
        <w:t>“</w:t>
      </w:r>
      <w:proofErr w:type="spellStart"/>
      <w:r>
        <w:t>SideContent</w:t>
      </w:r>
      <w:proofErr w:type="spellEnd"/>
      <w:r>
        <w:t>.</w:t>
      </w:r>
      <w:r w:rsidR="005B23C3">
        <w:t>”</w:t>
      </w:r>
    </w:p>
    <w:p w14:paraId="5EF040EB" w14:textId="77777777" w:rsidR="00C176C3" w:rsidRDefault="00C50D9F" w:rsidP="00233E08">
      <w:pPr>
        <w:pStyle w:val="Indent"/>
      </w:pPr>
      <w:r>
        <w:rPr>
          <w:noProof/>
        </w:rPr>
        <w:drawing>
          <wp:inline distT="0" distB="0" distL="0" distR="0" wp14:anchorId="7330AEEF" wp14:editId="2DB40F32">
            <wp:extent cx="1428750" cy="3429000"/>
            <wp:effectExtent l="19050" t="0" r="0" b="0"/>
            <wp:docPr id="18" name="Picture 18" descr="template_sidecontent_t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emplate_sidecontent_tab"/>
                    <pic:cNvPicPr>
                      <a:picLocks noChangeAspect="1" noChangeArrowheads="1"/>
                    </pic:cNvPicPr>
                  </pic:nvPicPr>
                  <pic:blipFill>
                    <a:blip r:embed="rId25" cstate="print"/>
                    <a:srcRect/>
                    <a:stretch>
                      <a:fillRect/>
                    </a:stretch>
                  </pic:blipFill>
                  <pic:spPr bwMode="auto">
                    <a:xfrm>
                      <a:off x="0" y="0"/>
                      <a:ext cx="1428750" cy="3429000"/>
                    </a:xfrm>
                    <a:prstGeom prst="rect">
                      <a:avLst/>
                    </a:prstGeom>
                    <a:noFill/>
                    <a:ln w="9525">
                      <a:noFill/>
                      <a:miter lim="800000"/>
                      <a:headEnd/>
                      <a:tailEnd/>
                    </a:ln>
                  </pic:spPr>
                </pic:pic>
              </a:graphicData>
            </a:graphic>
          </wp:inline>
        </w:drawing>
      </w:r>
    </w:p>
    <w:p w14:paraId="41F75F26" w14:textId="77777777" w:rsidR="00C176C3" w:rsidRDefault="005B23C3" w:rsidP="004166CB">
      <w:pPr>
        <w:pStyle w:val="Numbered"/>
        <w:numPr>
          <w:ilvl w:val="0"/>
          <w:numId w:val="14"/>
        </w:numPr>
      </w:pPr>
      <w:r>
        <w:t>Click</w:t>
      </w:r>
      <w:r w:rsidR="00C176C3">
        <w:t xml:space="preserve"> anywhere in the </w:t>
      </w:r>
      <w:r w:rsidR="00905612">
        <w:t>c</w:t>
      </w:r>
      <w:r w:rsidR="00C176C3">
        <w:t xml:space="preserve">ontent area, and then click </w:t>
      </w:r>
      <w:r w:rsidR="00DE7C58" w:rsidRPr="00DE7C58">
        <w:rPr>
          <w:rStyle w:val="codechar"/>
        </w:rPr>
        <w:t>&lt;</w:t>
      </w:r>
      <w:proofErr w:type="spellStart"/>
      <w:r w:rsidR="00DE7C58" w:rsidRPr="00DE7C58">
        <w:rPr>
          <w:rStyle w:val="codechar"/>
        </w:rPr>
        <w:t>div.content</w:t>
      </w:r>
      <w:proofErr w:type="spellEnd"/>
      <w:r w:rsidR="00DE7C58" w:rsidRPr="00DE7C58">
        <w:rPr>
          <w:rStyle w:val="codechar"/>
        </w:rPr>
        <w:t>&gt;</w:t>
      </w:r>
      <w:r w:rsidR="00C176C3">
        <w:t xml:space="preserve"> </w:t>
      </w:r>
      <w:r>
        <w:t xml:space="preserve">in the </w:t>
      </w:r>
      <w:r w:rsidR="00C176C3">
        <w:t xml:space="preserve">tag selector </w:t>
      </w:r>
      <w:r>
        <w:t xml:space="preserve">area </w:t>
      </w:r>
      <w:r w:rsidR="00C176C3">
        <w:t xml:space="preserve">to select the entire </w:t>
      </w:r>
      <w:r w:rsidR="00905612">
        <w:t>c</w:t>
      </w:r>
      <w:r w:rsidR="00C176C3">
        <w:t xml:space="preserve">ontent </w:t>
      </w:r>
      <w:r>
        <w:t>division</w:t>
      </w:r>
      <w:r w:rsidR="00C176C3">
        <w:t>.</w:t>
      </w:r>
    </w:p>
    <w:p w14:paraId="4A09FE3C" w14:textId="77777777" w:rsidR="00C176C3" w:rsidRDefault="00C176C3" w:rsidP="004166CB">
      <w:pPr>
        <w:pStyle w:val="Numbered"/>
        <w:numPr>
          <w:ilvl w:val="0"/>
          <w:numId w:val="14"/>
        </w:numPr>
      </w:pPr>
      <w:r>
        <w:t xml:space="preserve">Choose Insert &gt; Template Objects &gt; Editable Region. </w:t>
      </w:r>
    </w:p>
    <w:p w14:paraId="7C6B1DEF" w14:textId="77777777" w:rsidR="00C176C3" w:rsidRDefault="00C176C3" w:rsidP="004166CB">
      <w:pPr>
        <w:pStyle w:val="Numbered"/>
        <w:numPr>
          <w:ilvl w:val="0"/>
          <w:numId w:val="14"/>
        </w:numPr>
      </w:pPr>
      <w:r>
        <w:t xml:space="preserve">In the New Editable Region dialog box, type </w:t>
      </w:r>
      <w:proofErr w:type="spellStart"/>
      <w:r w:rsidRPr="004166CB">
        <w:rPr>
          <w:b/>
        </w:rPr>
        <w:t>MainContent</w:t>
      </w:r>
      <w:proofErr w:type="spellEnd"/>
      <w:r>
        <w:t xml:space="preserve"> in the </w:t>
      </w:r>
      <w:r w:rsidR="003E77BF">
        <w:t>“</w:t>
      </w:r>
      <w:r>
        <w:t>Name</w:t>
      </w:r>
      <w:r w:rsidR="003E77BF">
        <w:t>”</w:t>
      </w:r>
      <w:r>
        <w:t xml:space="preserve"> field.</w:t>
      </w:r>
    </w:p>
    <w:p w14:paraId="3468475F" w14:textId="77777777" w:rsidR="00C176C3" w:rsidRDefault="00C176C3" w:rsidP="004166CB">
      <w:pPr>
        <w:pStyle w:val="Numbered"/>
        <w:numPr>
          <w:ilvl w:val="0"/>
          <w:numId w:val="14"/>
        </w:numPr>
      </w:pPr>
      <w:r>
        <w:t>Click OK.</w:t>
      </w:r>
    </w:p>
    <w:p w14:paraId="1F86D092" w14:textId="77777777" w:rsidR="00C176C3" w:rsidRDefault="00C176C3" w:rsidP="00233E08">
      <w:pPr>
        <w:pStyle w:val="Indent"/>
      </w:pPr>
      <w:r>
        <w:t>The name appears in a blue tab above the area, identifying it as an editable region.</w:t>
      </w:r>
    </w:p>
    <w:p w14:paraId="11FC2857" w14:textId="77777777" w:rsidR="00C176C3" w:rsidRDefault="00C176C3" w:rsidP="00233E08">
      <w:pPr>
        <w:pStyle w:val="Indent"/>
      </w:pPr>
      <w:r>
        <w:t xml:space="preserve">You now have three editable regions: the title, which is editable by default, the </w:t>
      </w:r>
      <w:r w:rsidR="00AA44CD">
        <w:t>s</w:t>
      </w:r>
      <w:r>
        <w:t xml:space="preserve">idebar </w:t>
      </w:r>
      <w:r w:rsidR="00DE7C58" w:rsidRPr="00DE7C58">
        <w:rPr>
          <w:rStyle w:val="codechar"/>
        </w:rPr>
        <w:t>&lt;div&gt;</w:t>
      </w:r>
      <w:r>
        <w:t xml:space="preserve">, and the </w:t>
      </w:r>
      <w:r w:rsidR="00AA44CD">
        <w:t>c</w:t>
      </w:r>
      <w:r>
        <w:t xml:space="preserve">ontent </w:t>
      </w:r>
      <w:r w:rsidR="00DE7C58" w:rsidRPr="00DE7C58">
        <w:rPr>
          <w:rStyle w:val="codechar"/>
        </w:rPr>
        <w:t>&lt;div&gt;</w:t>
      </w:r>
      <w:r>
        <w:t>. All other regions (for example, the header and footer) are locked, so those regions will all be identical to the ones in the template when you create child pages.</w:t>
      </w:r>
    </w:p>
    <w:p w14:paraId="11A44708" w14:textId="77777777" w:rsidR="00E47EBE" w:rsidRDefault="00E47EBE" w:rsidP="00233E08">
      <w:pPr>
        <w:pStyle w:val="Indent"/>
      </w:pPr>
      <w:r>
        <w:t xml:space="preserve">The template is linked to your external CSS file, just as your layout page was. When you create child </w:t>
      </w:r>
      <w:proofErr w:type="gramStart"/>
      <w:r>
        <w:t>pages</w:t>
      </w:r>
      <w:proofErr w:type="gramEnd"/>
      <w:r>
        <w:t xml:space="preserve"> they will also be linked to your CSS file, so the styling for your entire site will be the same.</w:t>
      </w:r>
    </w:p>
    <w:p w14:paraId="6645C4F0" w14:textId="77777777" w:rsidR="00C176C3" w:rsidRPr="005A39C9" w:rsidRDefault="00C176C3" w:rsidP="004166CB">
      <w:pPr>
        <w:pStyle w:val="Numbered"/>
        <w:numPr>
          <w:ilvl w:val="0"/>
          <w:numId w:val="14"/>
        </w:numPr>
      </w:pPr>
      <w:r>
        <w:t>Save your template and close it.</w:t>
      </w:r>
    </w:p>
    <w:p w14:paraId="1DA10C86" w14:textId="77777777" w:rsidR="00C176C3" w:rsidRDefault="00C176C3" w:rsidP="00C176C3">
      <w:pPr>
        <w:pStyle w:val="ResourceNo"/>
      </w:pPr>
      <w:r>
        <w:lastRenderedPageBreak/>
        <w:t>Student Resource 9.4</w:t>
      </w:r>
    </w:p>
    <w:p w14:paraId="466A2248" w14:textId="77777777" w:rsidR="00C176C3" w:rsidRDefault="00C176C3" w:rsidP="00C176C3">
      <w:pPr>
        <w:pStyle w:val="ResourceTitle"/>
      </w:pPr>
      <w:r>
        <w:t>Tutorial: Creating Child Pages</w:t>
      </w:r>
    </w:p>
    <w:p w14:paraId="70B2076F" w14:textId="77777777" w:rsidR="00C176C3" w:rsidRDefault="00C176C3" w:rsidP="00C176C3">
      <w:pPr>
        <w:pStyle w:val="Instructions"/>
      </w:pPr>
      <w:r>
        <w:t>Directions: In this tutorial</w:t>
      </w:r>
      <w:r w:rsidR="00A26464">
        <w:t>,</w:t>
      </w:r>
      <w:r>
        <w:t xml:space="preserve"> you will create sample child pages based on the template you created for your sample site. Follow the specific instructions below.</w:t>
      </w:r>
    </w:p>
    <w:p w14:paraId="78D42103" w14:textId="77777777" w:rsidR="00C176C3" w:rsidRDefault="00C176C3" w:rsidP="00C176C3">
      <w:pPr>
        <w:pStyle w:val="BodyText"/>
      </w:pPr>
      <w:r>
        <w:t>When you create a child page from a template, only the content in the editable regions can be updated. Child pages inherit all the content and styling from the locked regions of their template page.</w:t>
      </w:r>
    </w:p>
    <w:p w14:paraId="7D035B4F" w14:textId="77777777" w:rsidR="00C176C3" w:rsidRDefault="00C176C3" w:rsidP="00C176C3">
      <w:pPr>
        <w:pStyle w:val="BodyText"/>
      </w:pPr>
      <w:r>
        <w:t>In this tutorial, you will create the following child pages:</w:t>
      </w:r>
    </w:p>
    <w:p w14:paraId="04D2E335" w14:textId="77777777" w:rsidR="00C176C3" w:rsidRDefault="00C176C3" w:rsidP="00E835F8">
      <w:pPr>
        <w:pStyle w:val="BL"/>
      </w:pPr>
      <w:r>
        <w:t>index.html</w:t>
      </w:r>
    </w:p>
    <w:p w14:paraId="29632552" w14:textId="77777777" w:rsidR="00C176C3" w:rsidRDefault="00C176C3" w:rsidP="00E835F8">
      <w:pPr>
        <w:pStyle w:val="BL"/>
      </w:pPr>
      <w:r>
        <w:t>about_me.html</w:t>
      </w:r>
    </w:p>
    <w:p w14:paraId="5B9B960D" w14:textId="77777777" w:rsidR="00C176C3" w:rsidRDefault="00C176C3" w:rsidP="00E835F8">
      <w:pPr>
        <w:pStyle w:val="BL"/>
      </w:pPr>
      <w:r>
        <w:t>tips_techniques.html</w:t>
      </w:r>
    </w:p>
    <w:p w14:paraId="7AD853B3" w14:textId="77777777" w:rsidR="00C176C3" w:rsidRDefault="00C176C3" w:rsidP="00C176C3">
      <w:pPr>
        <w:pStyle w:val="BodyText"/>
      </w:pPr>
      <w:r>
        <w:t>You already have pages with the same names in your sample site, but you can</w:t>
      </w:r>
      <w:r w:rsidR="00986CEA">
        <w:t>’</w:t>
      </w:r>
      <w:r>
        <w:t>t use them with your template</w:t>
      </w:r>
      <w:r w:rsidR="00986CEA">
        <w:t>,</w:t>
      </w:r>
      <w:r>
        <w:t xml:space="preserve"> because they were created using plain HTML with no CSS styling, and they are not child pages of the template page you just created. You may have thought you could simply attach them</w:t>
      </w:r>
      <w:r w:rsidR="003E77BF" w:rsidRPr="003E77BF">
        <w:t xml:space="preserve"> </w:t>
      </w:r>
      <w:r w:rsidR="003E77BF">
        <w:t>to the new template</w:t>
      </w:r>
      <w:r>
        <w:t xml:space="preserve"> after the fact, but that is difficult to do in Dreamweaver. Instead, you need to create three new child pages with the same names as the originals, and then copy and paste the content from the originals to the new child pages.</w:t>
      </w:r>
    </w:p>
    <w:p w14:paraId="580FF835" w14:textId="77777777" w:rsidR="00DE7C58" w:rsidRDefault="00986CEA" w:rsidP="00DE7C58">
      <w:pPr>
        <w:pStyle w:val="H1"/>
      </w:pPr>
      <w:r>
        <w:t xml:space="preserve">Step 1: </w:t>
      </w:r>
      <w:r w:rsidR="00C176C3">
        <w:t>Rename Your Original Pages</w:t>
      </w:r>
    </w:p>
    <w:p w14:paraId="77B1DE98" w14:textId="77777777" w:rsidR="00C176C3" w:rsidRPr="007C3172" w:rsidRDefault="00C176C3" w:rsidP="00C176C3">
      <w:r>
        <w:t xml:space="preserve">You should already have an index.html page in your Sample Site Final root directory. You should also have an about_me.html </w:t>
      </w:r>
      <w:r w:rsidR="00986CEA">
        <w:t xml:space="preserve">page </w:t>
      </w:r>
      <w:r>
        <w:t>and a tips_techniques.html page in your Sample Site Final web_pages directory. Rename your existing pages to indexOLD.html, about_meOLD.html, and tips_techniquesOLD.html.</w:t>
      </w:r>
    </w:p>
    <w:p w14:paraId="7DB56926" w14:textId="77777777" w:rsidR="00DE7C58" w:rsidRDefault="00986CEA" w:rsidP="00DE7C58">
      <w:pPr>
        <w:pStyle w:val="H1"/>
      </w:pPr>
      <w:r>
        <w:t xml:space="preserve">Step 2: </w:t>
      </w:r>
      <w:r w:rsidR="00C176C3">
        <w:t>Create a New Home Page</w:t>
      </w:r>
    </w:p>
    <w:p w14:paraId="338FC16E" w14:textId="77777777" w:rsidR="00C176C3" w:rsidRDefault="00C176C3" w:rsidP="004166CB">
      <w:pPr>
        <w:pStyle w:val="Numbered"/>
        <w:numPr>
          <w:ilvl w:val="0"/>
          <w:numId w:val="16"/>
        </w:numPr>
      </w:pPr>
      <w:r>
        <w:t>Open Dreamweaver, and then open indexOLD.html.</w:t>
      </w:r>
    </w:p>
    <w:p w14:paraId="2CFC5EB8" w14:textId="77777777" w:rsidR="00C176C3" w:rsidRDefault="00C176C3" w:rsidP="004166CB">
      <w:pPr>
        <w:pStyle w:val="Numbered"/>
        <w:numPr>
          <w:ilvl w:val="0"/>
          <w:numId w:val="16"/>
        </w:numPr>
      </w:pPr>
      <w:r>
        <w:t xml:space="preserve">With indexOLD.html still open in </w:t>
      </w:r>
      <w:r w:rsidR="00986CEA">
        <w:t>Dreamweaver</w:t>
      </w:r>
      <w:r>
        <w:t xml:space="preserve">, </w:t>
      </w:r>
      <w:r w:rsidR="00986CEA">
        <w:t xml:space="preserve">select </w:t>
      </w:r>
      <w:r>
        <w:t>File &gt; New.</w:t>
      </w:r>
    </w:p>
    <w:p w14:paraId="68CA96CD" w14:textId="2CC9E222" w:rsidR="00C176C3" w:rsidRDefault="00C176C3" w:rsidP="004166CB">
      <w:pPr>
        <w:pStyle w:val="Numbered"/>
        <w:numPr>
          <w:ilvl w:val="0"/>
          <w:numId w:val="16"/>
        </w:numPr>
      </w:pPr>
      <w:r>
        <w:t xml:space="preserve">In the New Document dialog box, select the </w:t>
      </w:r>
      <w:r w:rsidR="00986CEA">
        <w:t>“</w:t>
      </w:r>
      <w:r>
        <w:t xml:space="preserve">Page </w:t>
      </w:r>
      <w:r w:rsidR="00986CEA">
        <w:t>f</w:t>
      </w:r>
      <w:r>
        <w:t>rom Template</w:t>
      </w:r>
      <w:r w:rsidR="00986CEA">
        <w:t>”</w:t>
      </w:r>
      <w:r>
        <w:t xml:space="preserve"> option. </w:t>
      </w:r>
      <w:r w:rsidR="00F626F0">
        <w:t>(Note in Dreamweaver CC select “Site Templates.”</w:t>
      </w:r>
    </w:p>
    <w:p w14:paraId="3F082E22" w14:textId="77777777" w:rsidR="00C176C3" w:rsidRDefault="00C176C3" w:rsidP="00233E08">
      <w:pPr>
        <w:pStyle w:val="Indent"/>
      </w:pPr>
      <w:r>
        <w:t>Be sure the Site list is pointing to your Sample Site Final directory.</w:t>
      </w:r>
    </w:p>
    <w:p w14:paraId="37DEAB43" w14:textId="77777777" w:rsidR="00C176C3" w:rsidRDefault="00C176C3" w:rsidP="00233E08">
      <w:pPr>
        <w:pStyle w:val="Indent"/>
      </w:pPr>
      <w:r>
        <w:t xml:space="preserve">Be sure the Template list is pointing to </w:t>
      </w:r>
      <w:proofErr w:type="spellStart"/>
      <w:r>
        <w:t>mytemplate</w:t>
      </w:r>
      <w:proofErr w:type="spellEnd"/>
      <w:r>
        <w:t xml:space="preserve">, the </w:t>
      </w:r>
      <w:r w:rsidR="00986CEA">
        <w:t>DWT</w:t>
      </w:r>
      <w:r>
        <w:t xml:space="preserve"> file you created.</w:t>
      </w:r>
    </w:p>
    <w:p w14:paraId="745D0C2B" w14:textId="77777777" w:rsidR="00C176C3" w:rsidRDefault="00C176C3" w:rsidP="00233E08">
      <w:pPr>
        <w:pStyle w:val="Indent"/>
      </w:pPr>
      <w:r>
        <w:t xml:space="preserve">Be sure the </w:t>
      </w:r>
      <w:r w:rsidR="00986CEA">
        <w:t>“</w:t>
      </w:r>
      <w:r>
        <w:t>Update page when template changes</w:t>
      </w:r>
      <w:r w:rsidR="00986CEA">
        <w:t>”</w:t>
      </w:r>
      <w:r>
        <w:t xml:space="preserve"> checkbox is checked. (If you make changes to the template </w:t>
      </w:r>
      <w:proofErr w:type="gramStart"/>
      <w:r>
        <w:t>later on</w:t>
      </w:r>
      <w:proofErr w:type="gramEnd"/>
      <w:r>
        <w:t xml:space="preserve">, you want to be sure your existing pages will reflect those changes.) </w:t>
      </w:r>
    </w:p>
    <w:p w14:paraId="30A8BDDD" w14:textId="77777777" w:rsidR="00C176C3" w:rsidRDefault="00C50D9F" w:rsidP="00233E08">
      <w:pPr>
        <w:pStyle w:val="Indent"/>
      </w:pPr>
      <w:r>
        <w:rPr>
          <w:noProof/>
        </w:rPr>
        <w:lastRenderedPageBreak/>
        <w:drawing>
          <wp:inline distT="0" distB="0" distL="0" distR="0" wp14:anchorId="6FB7BB1E" wp14:editId="76925273">
            <wp:extent cx="3419475" cy="2409825"/>
            <wp:effectExtent l="19050" t="0" r="9525" b="0"/>
            <wp:docPr id="19" name="Picture 19" descr="childp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hildpage1"/>
                    <pic:cNvPicPr>
                      <a:picLocks noChangeAspect="1" noChangeArrowheads="1"/>
                    </pic:cNvPicPr>
                  </pic:nvPicPr>
                  <pic:blipFill>
                    <a:blip r:embed="rId26" cstate="print"/>
                    <a:srcRect/>
                    <a:stretch>
                      <a:fillRect/>
                    </a:stretch>
                  </pic:blipFill>
                  <pic:spPr bwMode="auto">
                    <a:xfrm>
                      <a:off x="0" y="0"/>
                      <a:ext cx="3419475" cy="2409825"/>
                    </a:xfrm>
                    <a:prstGeom prst="rect">
                      <a:avLst/>
                    </a:prstGeom>
                    <a:noFill/>
                    <a:ln w="9525">
                      <a:noFill/>
                      <a:miter lim="800000"/>
                      <a:headEnd/>
                      <a:tailEnd/>
                    </a:ln>
                  </pic:spPr>
                </pic:pic>
              </a:graphicData>
            </a:graphic>
          </wp:inline>
        </w:drawing>
      </w:r>
    </w:p>
    <w:p w14:paraId="5488A505" w14:textId="77777777" w:rsidR="00C176C3" w:rsidRDefault="00C176C3" w:rsidP="004166CB">
      <w:pPr>
        <w:pStyle w:val="Numbered"/>
        <w:numPr>
          <w:ilvl w:val="0"/>
          <w:numId w:val="16"/>
        </w:numPr>
      </w:pPr>
      <w:r>
        <w:t>Click Create.</w:t>
      </w:r>
    </w:p>
    <w:p w14:paraId="192F9393" w14:textId="77777777" w:rsidR="00C176C3" w:rsidRDefault="00C176C3" w:rsidP="00233E08">
      <w:pPr>
        <w:pStyle w:val="Indent"/>
      </w:pPr>
      <w:r>
        <w:t>Dreamweaver creates a new page called Untitled-1 that looks exactly like your template at this point.</w:t>
      </w:r>
    </w:p>
    <w:p w14:paraId="513D3150" w14:textId="77777777" w:rsidR="00C176C3" w:rsidRDefault="00C176C3" w:rsidP="004166CB">
      <w:pPr>
        <w:pStyle w:val="Numbered"/>
        <w:numPr>
          <w:ilvl w:val="0"/>
          <w:numId w:val="16"/>
        </w:numPr>
      </w:pPr>
      <w:r>
        <w:t xml:space="preserve">Change the title by typing </w:t>
      </w:r>
      <w:r w:rsidRPr="004166CB">
        <w:rPr>
          <w:b/>
        </w:rPr>
        <w:t>Home</w:t>
      </w:r>
      <w:r>
        <w:t xml:space="preserve"> in the Title </w:t>
      </w:r>
      <w:r w:rsidR="00986CEA">
        <w:t>field</w:t>
      </w:r>
      <w:r>
        <w:t>.</w:t>
      </w:r>
    </w:p>
    <w:p w14:paraId="3399ABC5" w14:textId="77777777" w:rsidR="00C176C3" w:rsidRDefault="00C50D9F" w:rsidP="00233E08">
      <w:pPr>
        <w:pStyle w:val="Indent"/>
      </w:pPr>
      <w:r>
        <w:rPr>
          <w:noProof/>
        </w:rPr>
        <w:drawing>
          <wp:inline distT="0" distB="0" distL="0" distR="0" wp14:anchorId="6671FCFC" wp14:editId="3E034F73">
            <wp:extent cx="3819525" cy="1304925"/>
            <wp:effectExtent l="19050" t="0" r="9525" b="0"/>
            <wp:docPr id="20" name="Picture 20" descr="childpage_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hildpage_title"/>
                    <pic:cNvPicPr>
                      <a:picLocks noChangeAspect="1" noChangeArrowheads="1"/>
                    </pic:cNvPicPr>
                  </pic:nvPicPr>
                  <pic:blipFill>
                    <a:blip r:embed="rId27" cstate="print"/>
                    <a:srcRect/>
                    <a:stretch>
                      <a:fillRect/>
                    </a:stretch>
                  </pic:blipFill>
                  <pic:spPr bwMode="auto">
                    <a:xfrm>
                      <a:off x="0" y="0"/>
                      <a:ext cx="3819525" cy="1304925"/>
                    </a:xfrm>
                    <a:prstGeom prst="rect">
                      <a:avLst/>
                    </a:prstGeom>
                    <a:noFill/>
                    <a:ln w="9525">
                      <a:noFill/>
                      <a:miter lim="800000"/>
                      <a:headEnd/>
                      <a:tailEnd/>
                    </a:ln>
                  </pic:spPr>
                </pic:pic>
              </a:graphicData>
            </a:graphic>
          </wp:inline>
        </w:drawing>
      </w:r>
    </w:p>
    <w:p w14:paraId="295F7903" w14:textId="77777777" w:rsidR="00C176C3" w:rsidRDefault="00C176C3" w:rsidP="004166CB">
      <w:pPr>
        <w:pStyle w:val="Numbered"/>
        <w:numPr>
          <w:ilvl w:val="0"/>
          <w:numId w:val="16"/>
        </w:numPr>
      </w:pPr>
      <w:r>
        <w:t>Save the file in your root directory as index.html.</w:t>
      </w:r>
    </w:p>
    <w:p w14:paraId="4EB236C4" w14:textId="77777777" w:rsidR="00C176C3" w:rsidRDefault="0072751F" w:rsidP="004166CB">
      <w:pPr>
        <w:pStyle w:val="Numbered"/>
        <w:numPr>
          <w:ilvl w:val="0"/>
          <w:numId w:val="16"/>
        </w:numPr>
      </w:pPr>
      <w:r>
        <w:t>Look in the upper-</w:t>
      </w:r>
      <w:r w:rsidR="00CB087E">
        <w:t>right corner of the workspace area, and n</w:t>
      </w:r>
      <w:r w:rsidR="00C176C3">
        <w:t>otice that your new child page identifies the template it is based on in a yellow label</w:t>
      </w:r>
      <w:r w:rsidR="00CB087E">
        <w:t xml:space="preserve"> that reads “</w:t>
      </w:r>
      <w:proofErr w:type="spellStart"/>
      <w:r w:rsidR="00CB087E">
        <w:t>Template:mytemplate</w:t>
      </w:r>
      <w:proofErr w:type="spellEnd"/>
      <w:r w:rsidR="00CB087E">
        <w:t>.”</w:t>
      </w:r>
      <w:r w:rsidR="00C176C3">
        <w:t xml:space="preserve"> </w:t>
      </w:r>
    </w:p>
    <w:p w14:paraId="25EBCC67" w14:textId="77777777" w:rsidR="00C176C3" w:rsidRDefault="00C50D9F" w:rsidP="00233E08">
      <w:pPr>
        <w:pStyle w:val="Indent"/>
      </w:pPr>
      <w:r>
        <w:rPr>
          <w:noProof/>
        </w:rPr>
        <w:drawing>
          <wp:inline distT="0" distB="0" distL="0" distR="0" wp14:anchorId="200BCAF1" wp14:editId="7F75430F">
            <wp:extent cx="4210050" cy="2486025"/>
            <wp:effectExtent l="19050" t="0" r="0" b="0"/>
            <wp:docPr id="21" name="Picture 21" descr="childpage_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ildpage_template"/>
                    <pic:cNvPicPr>
                      <a:picLocks noChangeAspect="1" noChangeArrowheads="1"/>
                    </pic:cNvPicPr>
                  </pic:nvPicPr>
                  <pic:blipFill>
                    <a:blip r:embed="rId28" cstate="print"/>
                    <a:srcRect/>
                    <a:stretch>
                      <a:fillRect/>
                    </a:stretch>
                  </pic:blipFill>
                  <pic:spPr bwMode="auto">
                    <a:xfrm>
                      <a:off x="0" y="0"/>
                      <a:ext cx="4210050" cy="2486025"/>
                    </a:xfrm>
                    <a:prstGeom prst="rect">
                      <a:avLst/>
                    </a:prstGeom>
                    <a:noFill/>
                    <a:ln w="9525">
                      <a:noFill/>
                      <a:miter lim="800000"/>
                      <a:headEnd/>
                      <a:tailEnd/>
                    </a:ln>
                  </pic:spPr>
                </pic:pic>
              </a:graphicData>
            </a:graphic>
          </wp:inline>
        </w:drawing>
      </w:r>
    </w:p>
    <w:p w14:paraId="620D6508" w14:textId="77777777" w:rsidR="00C176C3" w:rsidRDefault="00C176C3" w:rsidP="004166CB">
      <w:pPr>
        <w:pStyle w:val="Numbered"/>
        <w:numPr>
          <w:ilvl w:val="0"/>
          <w:numId w:val="16"/>
        </w:numPr>
      </w:pPr>
      <w:r>
        <w:lastRenderedPageBreak/>
        <w:t>Move your cursor around the screen. Notice that the locked cursor symbol appears when the cursor is hovering over a locked region.</w:t>
      </w:r>
    </w:p>
    <w:p w14:paraId="36E9C70A" w14:textId="77777777" w:rsidR="00C176C3" w:rsidRDefault="00C50D9F" w:rsidP="00233E08">
      <w:pPr>
        <w:pStyle w:val="Indent"/>
      </w:pPr>
      <w:r>
        <w:rPr>
          <w:noProof/>
        </w:rPr>
        <w:drawing>
          <wp:inline distT="0" distB="0" distL="0" distR="0" wp14:anchorId="509A898A" wp14:editId="539B4CF9">
            <wp:extent cx="2628900" cy="767443"/>
            <wp:effectExtent l="19050" t="0" r="0" b="0"/>
            <wp:docPr id="22" name="Picture 22" descr="childpage_locked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hildpage_lockedregion"/>
                    <pic:cNvPicPr>
                      <a:picLocks noChangeAspect="1" noChangeArrowheads="1"/>
                    </pic:cNvPicPr>
                  </pic:nvPicPr>
                  <pic:blipFill>
                    <a:blip r:embed="rId29" cstate="print"/>
                    <a:srcRect/>
                    <a:stretch>
                      <a:fillRect/>
                    </a:stretch>
                  </pic:blipFill>
                  <pic:spPr bwMode="auto">
                    <a:xfrm>
                      <a:off x="0" y="0"/>
                      <a:ext cx="2628900" cy="767443"/>
                    </a:xfrm>
                    <a:prstGeom prst="rect">
                      <a:avLst/>
                    </a:prstGeom>
                    <a:noFill/>
                    <a:ln w="9525">
                      <a:noFill/>
                      <a:miter lim="800000"/>
                      <a:headEnd/>
                      <a:tailEnd/>
                    </a:ln>
                  </pic:spPr>
                </pic:pic>
              </a:graphicData>
            </a:graphic>
          </wp:inline>
        </w:drawing>
      </w:r>
    </w:p>
    <w:p w14:paraId="41858A06" w14:textId="77777777" w:rsidR="00C176C3" w:rsidRDefault="00C176C3" w:rsidP="004166CB">
      <w:pPr>
        <w:pStyle w:val="Numbered"/>
        <w:numPr>
          <w:ilvl w:val="0"/>
          <w:numId w:val="16"/>
        </w:numPr>
      </w:pPr>
      <w:r>
        <w:t>Keeping your new page open, move to your indexOLD.html page.</w:t>
      </w:r>
    </w:p>
    <w:p w14:paraId="3B0CD548" w14:textId="77777777" w:rsidR="00C176C3" w:rsidRDefault="00C176C3" w:rsidP="004166CB">
      <w:pPr>
        <w:pStyle w:val="Numbered"/>
        <w:numPr>
          <w:ilvl w:val="0"/>
          <w:numId w:val="16"/>
        </w:numPr>
      </w:pPr>
      <w:r>
        <w:t xml:space="preserve">Select the heading and the </w:t>
      </w:r>
      <w:proofErr w:type="gramStart"/>
      <w:r>
        <w:t>paragraph</w:t>
      </w:r>
      <w:r w:rsidR="0072751F">
        <w:t>,</w:t>
      </w:r>
      <w:r>
        <w:t xml:space="preserve"> </w:t>
      </w:r>
      <w:r w:rsidR="0072751F">
        <w:t>and</w:t>
      </w:r>
      <w:proofErr w:type="gramEnd"/>
      <w:r w:rsidR="0072751F">
        <w:t xml:space="preserve"> </w:t>
      </w:r>
      <w:r>
        <w:t>copy</w:t>
      </w:r>
      <w:r w:rsidR="0072751F">
        <w:t xml:space="preserve"> them</w:t>
      </w:r>
      <w:r>
        <w:t>.</w:t>
      </w:r>
    </w:p>
    <w:p w14:paraId="765F0178" w14:textId="77777777" w:rsidR="00C176C3" w:rsidRDefault="00C50D9F" w:rsidP="00233E08">
      <w:pPr>
        <w:pStyle w:val="Indent"/>
      </w:pPr>
      <w:r>
        <w:rPr>
          <w:noProof/>
        </w:rPr>
        <w:drawing>
          <wp:inline distT="0" distB="0" distL="0" distR="0" wp14:anchorId="07E4BE22" wp14:editId="6D5ED160">
            <wp:extent cx="4724400" cy="502780"/>
            <wp:effectExtent l="19050" t="0" r="0" b="0"/>
            <wp:docPr id="23" name="Picture 23" descr="childpage_home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hildpage_hometext"/>
                    <pic:cNvPicPr>
                      <a:picLocks noChangeAspect="1" noChangeArrowheads="1"/>
                    </pic:cNvPicPr>
                  </pic:nvPicPr>
                  <pic:blipFill>
                    <a:blip r:embed="rId30" cstate="print"/>
                    <a:srcRect/>
                    <a:stretch>
                      <a:fillRect/>
                    </a:stretch>
                  </pic:blipFill>
                  <pic:spPr bwMode="auto">
                    <a:xfrm>
                      <a:off x="0" y="0"/>
                      <a:ext cx="4724400" cy="502780"/>
                    </a:xfrm>
                    <a:prstGeom prst="rect">
                      <a:avLst/>
                    </a:prstGeom>
                    <a:noFill/>
                    <a:ln w="9525">
                      <a:noFill/>
                      <a:miter lim="800000"/>
                      <a:headEnd/>
                      <a:tailEnd/>
                    </a:ln>
                  </pic:spPr>
                </pic:pic>
              </a:graphicData>
            </a:graphic>
          </wp:inline>
        </w:drawing>
      </w:r>
    </w:p>
    <w:p w14:paraId="35C86263" w14:textId="77777777" w:rsidR="00C176C3" w:rsidRDefault="00C176C3" w:rsidP="004166CB">
      <w:pPr>
        <w:pStyle w:val="Numbered"/>
        <w:numPr>
          <w:ilvl w:val="0"/>
          <w:numId w:val="16"/>
        </w:numPr>
      </w:pPr>
      <w:r>
        <w:t>Move back to your new child page and paste the heading and text in place of the placeholder heading and text in the content area.</w:t>
      </w:r>
    </w:p>
    <w:p w14:paraId="63734B4D" w14:textId="77777777" w:rsidR="00C176C3" w:rsidRDefault="00C176C3" w:rsidP="00233E08">
      <w:pPr>
        <w:pStyle w:val="Indent"/>
      </w:pPr>
      <w:r>
        <w:t xml:space="preserve">Your new home page should now look like the following </w:t>
      </w:r>
      <w:r w:rsidR="00CB087E">
        <w:t>screenshot</w:t>
      </w:r>
      <w:r>
        <w:t>.</w:t>
      </w:r>
    </w:p>
    <w:p w14:paraId="591CB2EC" w14:textId="77777777" w:rsidR="00C176C3" w:rsidRDefault="00C50D9F" w:rsidP="00233E08">
      <w:pPr>
        <w:pStyle w:val="Indent"/>
      </w:pPr>
      <w:r>
        <w:rPr>
          <w:noProof/>
        </w:rPr>
        <w:drawing>
          <wp:inline distT="0" distB="0" distL="0" distR="0" wp14:anchorId="69934476" wp14:editId="51B654FB">
            <wp:extent cx="3219450" cy="1782671"/>
            <wp:effectExtent l="19050" t="0" r="0" b="0"/>
            <wp:docPr id="24" name="Picture 24" descr="childpage_ho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hildpage_home"/>
                    <pic:cNvPicPr>
                      <a:picLocks noChangeAspect="1" noChangeArrowheads="1"/>
                    </pic:cNvPicPr>
                  </pic:nvPicPr>
                  <pic:blipFill>
                    <a:blip r:embed="rId31" cstate="print"/>
                    <a:srcRect/>
                    <a:stretch>
                      <a:fillRect/>
                    </a:stretch>
                  </pic:blipFill>
                  <pic:spPr bwMode="auto">
                    <a:xfrm>
                      <a:off x="0" y="0"/>
                      <a:ext cx="3226200" cy="1786409"/>
                    </a:xfrm>
                    <a:prstGeom prst="rect">
                      <a:avLst/>
                    </a:prstGeom>
                    <a:noFill/>
                    <a:ln w="9525">
                      <a:noFill/>
                      <a:miter lim="800000"/>
                      <a:headEnd/>
                      <a:tailEnd/>
                    </a:ln>
                  </pic:spPr>
                </pic:pic>
              </a:graphicData>
            </a:graphic>
          </wp:inline>
        </w:drawing>
      </w:r>
    </w:p>
    <w:p w14:paraId="3D08DB6E" w14:textId="77777777" w:rsidR="00C176C3" w:rsidRDefault="00C176C3" w:rsidP="00233E08">
      <w:pPr>
        <w:pStyle w:val="Indent"/>
      </w:pPr>
      <w:r>
        <w:t>Although the sidebar is editable</w:t>
      </w:r>
      <w:r w:rsidR="00CB087E">
        <w:t>,</w:t>
      </w:r>
      <w:r>
        <w:t xml:space="preserve"> we aren’t going to make any changes </w:t>
      </w:r>
      <w:r w:rsidR="00CB087E">
        <w:t>to</w:t>
      </w:r>
      <w:r>
        <w:t xml:space="preserve"> it now.</w:t>
      </w:r>
    </w:p>
    <w:p w14:paraId="17D6E0AF" w14:textId="77777777" w:rsidR="00C176C3" w:rsidRDefault="00C176C3" w:rsidP="004166CB">
      <w:pPr>
        <w:pStyle w:val="Numbered"/>
        <w:numPr>
          <w:ilvl w:val="0"/>
          <w:numId w:val="16"/>
        </w:numPr>
      </w:pPr>
      <w:r>
        <w:t>Close indexOLD.html.</w:t>
      </w:r>
    </w:p>
    <w:p w14:paraId="29764542" w14:textId="77777777" w:rsidR="00C176C3" w:rsidRDefault="00C176C3" w:rsidP="004166CB">
      <w:pPr>
        <w:pStyle w:val="Numbered"/>
        <w:numPr>
          <w:ilvl w:val="0"/>
          <w:numId w:val="16"/>
        </w:numPr>
      </w:pPr>
      <w:r>
        <w:t xml:space="preserve">Save </w:t>
      </w:r>
      <w:r w:rsidR="00CB087E">
        <w:t xml:space="preserve">the changes to </w:t>
      </w:r>
      <w:r>
        <w:t>index.html.</w:t>
      </w:r>
    </w:p>
    <w:p w14:paraId="394BCAD8" w14:textId="77777777" w:rsidR="00DE7C58" w:rsidRDefault="00986CEA" w:rsidP="00DE7C58">
      <w:pPr>
        <w:pStyle w:val="H1"/>
      </w:pPr>
      <w:r>
        <w:t xml:space="preserve">Step 3: </w:t>
      </w:r>
      <w:r w:rsidR="00C176C3">
        <w:t>Create a New About Me Page</w:t>
      </w:r>
    </w:p>
    <w:p w14:paraId="2BB1A074" w14:textId="77777777" w:rsidR="00DE7C58" w:rsidRDefault="00C176C3" w:rsidP="004166CB">
      <w:pPr>
        <w:pStyle w:val="Numbered"/>
        <w:numPr>
          <w:ilvl w:val="0"/>
          <w:numId w:val="46"/>
        </w:numPr>
      </w:pPr>
      <w:r>
        <w:t>Open about_meOLD.html in Dreamweaver.</w:t>
      </w:r>
    </w:p>
    <w:p w14:paraId="58654FC4" w14:textId="77777777" w:rsidR="00C176C3" w:rsidRDefault="00C176C3" w:rsidP="004166CB">
      <w:pPr>
        <w:pStyle w:val="Numbered"/>
        <w:numPr>
          <w:ilvl w:val="0"/>
          <w:numId w:val="16"/>
        </w:numPr>
      </w:pPr>
      <w:r>
        <w:t xml:space="preserve">With about_meOLD.html still open, </w:t>
      </w:r>
      <w:r w:rsidR="00716B83">
        <w:t xml:space="preserve">select </w:t>
      </w:r>
      <w:r>
        <w:t>File &gt; New.</w:t>
      </w:r>
    </w:p>
    <w:p w14:paraId="41B1F2F0" w14:textId="77777777" w:rsidR="00C176C3" w:rsidRDefault="00C176C3" w:rsidP="004166CB">
      <w:pPr>
        <w:pStyle w:val="Numbered"/>
        <w:numPr>
          <w:ilvl w:val="0"/>
          <w:numId w:val="16"/>
        </w:numPr>
      </w:pPr>
      <w:r>
        <w:t>Create a new child page using the same options you did when you created index.html.</w:t>
      </w:r>
    </w:p>
    <w:p w14:paraId="62C1A7C5" w14:textId="77777777" w:rsidR="00C176C3" w:rsidRDefault="0072751F" w:rsidP="004166CB">
      <w:pPr>
        <w:pStyle w:val="Numbered"/>
        <w:numPr>
          <w:ilvl w:val="0"/>
          <w:numId w:val="16"/>
        </w:numPr>
      </w:pPr>
      <w:r>
        <w:t xml:space="preserve">Title </w:t>
      </w:r>
      <w:r w:rsidR="00C176C3">
        <w:t xml:space="preserve">your new </w:t>
      </w:r>
      <w:r>
        <w:t xml:space="preserve">page </w:t>
      </w:r>
      <w:r w:rsidR="00C176C3">
        <w:t>About Me.</w:t>
      </w:r>
    </w:p>
    <w:p w14:paraId="3A4E0E74" w14:textId="77777777" w:rsidR="00C176C3" w:rsidRDefault="00C176C3" w:rsidP="004166CB">
      <w:pPr>
        <w:pStyle w:val="Numbered"/>
        <w:numPr>
          <w:ilvl w:val="0"/>
          <w:numId w:val="16"/>
        </w:numPr>
      </w:pPr>
      <w:r>
        <w:t xml:space="preserve">Copy the </w:t>
      </w:r>
      <w:r w:rsidR="0038230A">
        <w:t xml:space="preserve">content </w:t>
      </w:r>
      <w:r>
        <w:t>(</w:t>
      </w:r>
      <w:r w:rsidR="0038230A">
        <w:t>text and images</w:t>
      </w:r>
      <w:r>
        <w:t>) from about_meOLD.html to about_me.html.</w:t>
      </w:r>
    </w:p>
    <w:p w14:paraId="5F8D4278" w14:textId="77777777" w:rsidR="00C176C3" w:rsidRDefault="00C176C3" w:rsidP="00233E08">
      <w:pPr>
        <w:pStyle w:val="Indent"/>
      </w:pPr>
      <w:r>
        <w:t xml:space="preserve">If you have images but you haven’t yet moved them over to your Sample Site Final directory structure, do that now. Be sure to put them in the </w:t>
      </w:r>
      <w:proofErr w:type="gramStart"/>
      <w:r>
        <w:t>images</w:t>
      </w:r>
      <w:proofErr w:type="gramEnd"/>
      <w:r>
        <w:t xml:space="preserve"> directory.</w:t>
      </w:r>
    </w:p>
    <w:p w14:paraId="493BD6A0" w14:textId="77777777" w:rsidR="0038230A" w:rsidRDefault="0038230A" w:rsidP="00233E08">
      <w:pPr>
        <w:pStyle w:val="Indent"/>
      </w:pPr>
      <w:r>
        <w:lastRenderedPageBreak/>
        <w:t>If you are in Design view, the Image Description (Alt Text) dialog box appears and instructs you to enter a description for each of the images. Enter alt text for each image, in the Description column.</w:t>
      </w:r>
    </w:p>
    <w:p w14:paraId="17A59A95" w14:textId="77777777" w:rsidR="00C176C3" w:rsidRDefault="00C176C3" w:rsidP="004166CB">
      <w:pPr>
        <w:pStyle w:val="Numbered"/>
        <w:numPr>
          <w:ilvl w:val="0"/>
          <w:numId w:val="16"/>
        </w:numPr>
      </w:pPr>
      <w:r>
        <w:t>Close about_meOLD.html.</w:t>
      </w:r>
    </w:p>
    <w:p w14:paraId="47281388" w14:textId="77777777" w:rsidR="00C176C3" w:rsidRDefault="00C176C3" w:rsidP="004166CB">
      <w:pPr>
        <w:pStyle w:val="Numbered"/>
        <w:numPr>
          <w:ilvl w:val="0"/>
          <w:numId w:val="16"/>
        </w:numPr>
      </w:pPr>
      <w:r>
        <w:t>Save the new file in the web_pages directory as about_me.html.</w:t>
      </w:r>
    </w:p>
    <w:p w14:paraId="6782143B" w14:textId="77777777" w:rsidR="00C176C3" w:rsidRDefault="00C176C3" w:rsidP="00233E08">
      <w:pPr>
        <w:pStyle w:val="Indent"/>
      </w:pPr>
      <w:r>
        <w:t xml:space="preserve">Your new About Me page should look something like the following </w:t>
      </w:r>
      <w:r w:rsidR="002D369B">
        <w:t>screenshot</w:t>
      </w:r>
      <w:r>
        <w:t>.</w:t>
      </w:r>
    </w:p>
    <w:p w14:paraId="044F14BF" w14:textId="77777777" w:rsidR="00C176C3" w:rsidRDefault="00C50D9F" w:rsidP="00233E08">
      <w:pPr>
        <w:pStyle w:val="Indent"/>
      </w:pPr>
      <w:r>
        <w:rPr>
          <w:noProof/>
        </w:rPr>
        <w:drawing>
          <wp:inline distT="0" distB="0" distL="0" distR="0" wp14:anchorId="5AE71386" wp14:editId="6DE4DC8F">
            <wp:extent cx="3612303" cy="2019300"/>
            <wp:effectExtent l="19050" t="0" r="7197" b="0"/>
            <wp:docPr id="25" name="Picture 25" descr="childpage_about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hildpage_aboutme"/>
                    <pic:cNvPicPr>
                      <a:picLocks noChangeAspect="1" noChangeArrowheads="1"/>
                    </pic:cNvPicPr>
                  </pic:nvPicPr>
                  <pic:blipFill>
                    <a:blip r:embed="rId32" cstate="print"/>
                    <a:srcRect/>
                    <a:stretch>
                      <a:fillRect/>
                    </a:stretch>
                  </pic:blipFill>
                  <pic:spPr bwMode="auto">
                    <a:xfrm>
                      <a:off x="0" y="0"/>
                      <a:ext cx="3612303" cy="2019300"/>
                    </a:xfrm>
                    <a:prstGeom prst="rect">
                      <a:avLst/>
                    </a:prstGeom>
                    <a:noFill/>
                    <a:ln w="9525">
                      <a:noFill/>
                      <a:miter lim="800000"/>
                      <a:headEnd/>
                      <a:tailEnd/>
                    </a:ln>
                  </pic:spPr>
                </pic:pic>
              </a:graphicData>
            </a:graphic>
          </wp:inline>
        </w:drawing>
      </w:r>
    </w:p>
    <w:p w14:paraId="68DB99C8" w14:textId="77777777" w:rsidR="00DE7C58" w:rsidRDefault="00986CEA" w:rsidP="00DE7C58">
      <w:pPr>
        <w:pStyle w:val="H1"/>
      </w:pPr>
      <w:r>
        <w:t xml:space="preserve">Step 4: </w:t>
      </w:r>
      <w:r w:rsidR="00C176C3">
        <w:t>Create a New Tips and Techniques Page</w:t>
      </w:r>
    </w:p>
    <w:p w14:paraId="4BA788EA" w14:textId="77777777" w:rsidR="00DE7C58" w:rsidRDefault="00C176C3" w:rsidP="004166CB">
      <w:pPr>
        <w:pStyle w:val="Numbered"/>
        <w:numPr>
          <w:ilvl w:val="0"/>
          <w:numId w:val="47"/>
        </w:numPr>
      </w:pPr>
      <w:r>
        <w:t>Open tips_techniquesOLD.html in Dreamweaver.</w:t>
      </w:r>
    </w:p>
    <w:p w14:paraId="753C4B20" w14:textId="77777777" w:rsidR="00C176C3" w:rsidRDefault="00C176C3" w:rsidP="004166CB">
      <w:pPr>
        <w:pStyle w:val="Numbered"/>
        <w:numPr>
          <w:ilvl w:val="0"/>
          <w:numId w:val="16"/>
        </w:numPr>
      </w:pPr>
      <w:r>
        <w:t xml:space="preserve">With tips_techniquesOLD.html still open, </w:t>
      </w:r>
      <w:r w:rsidR="00716B83">
        <w:t xml:space="preserve">select </w:t>
      </w:r>
      <w:r>
        <w:t>File &gt; New.</w:t>
      </w:r>
    </w:p>
    <w:p w14:paraId="251B0DD4" w14:textId="77777777" w:rsidR="00C176C3" w:rsidRDefault="00C176C3" w:rsidP="004166CB">
      <w:pPr>
        <w:pStyle w:val="Numbered"/>
        <w:numPr>
          <w:ilvl w:val="0"/>
          <w:numId w:val="16"/>
        </w:numPr>
      </w:pPr>
      <w:r>
        <w:t>Create a new child page using the same options you did when you created index.html and about_me.html.</w:t>
      </w:r>
    </w:p>
    <w:p w14:paraId="19EE3398" w14:textId="77777777" w:rsidR="00C176C3" w:rsidRDefault="00C176C3" w:rsidP="004166CB">
      <w:pPr>
        <w:pStyle w:val="Numbered"/>
        <w:numPr>
          <w:ilvl w:val="0"/>
          <w:numId w:val="16"/>
        </w:numPr>
      </w:pPr>
      <w:r>
        <w:t>Name your new file Tips and Techniques.</w:t>
      </w:r>
    </w:p>
    <w:p w14:paraId="623DFCD3" w14:textId="77777777" w:rsidR="00C176C3" w:rsidRDefault="00C176C3" w:rsidP="004166CB">
      <w:pPr>
        <w:pStyle w:val="Numbered"/>
        <w:numPr>
          <w:ilvl w:val="0"/>
          <w:numId w:val="16"/>
        </w:numPr>
      </w:pPr>
      <w:r>
        <w:t>Copy the text from tips_techniquesOLD.html to tips_techniques.html.</w:t>
      </w:r>
    </w:p>
    <w:p w14:paraId="7F1903BD" w14:textId="77777777" w:rsidR="00C176C3" w:rsidRDefault="00C176C3" w:rsidP="004166CB">
      <w:pPr>
        <w:pStyle w:val="Numbered"/>
        <w:numPr>
          <w:ilvl w:val="0"/>
          <w:numId w:val="16"/>
        </w:numPr>
      </w:pPr>
      <w:r>
        <w:t>Close tips_techniquesOLD.html.</w:t>
      </w:r>
    </w:p>
    <w:p w14:paraId="7DB168BC" w14:textId="77777777" w:rsidR="00C176C3" w:rsidRDefault="00C176C3" w:rsidP="004166CB">
      <w:pPr>
        <w:pStyle w:val="Numbered"/>
        <w:numPr>
          <w:ilvl w:val="0"/>
          <w:numId w:val="16"/>
        </w:numPr>
      </w:pPr>
      <w:r>
        <w:t>Save the new file in the web_pages directory as tips_techniques.html.</w:t>
      </w:r>
    </w:p>
    <w:p w14:paraId="1A0BF6E6" w14:textId="77777777" w:rsidR="00C176C3" w:rsidRDefault="00C176C3" w:rsidP="00233E08">
      <w:pPr>
        <w:pStyle w:val="Indent"/>
      </w:pPr>
      <w:r>
        <w:t xml:space="preserve">Your new Tips and Techniques page should look something like the following </w:t>
      </w:r>
      <w:r w:rsidR="00716B83">
        <w:t>screenshot</w:t>
      </w:r>
      <w:r>
        <w:t>.</w:t>
      </w:r>
    </w:p>
    <w:p w14:paraId="580BA01B" w14:textId="77777777" w:rsidR="00C176C3" w:rsidRPr="00E279C3" w:rsidRDefault="00C50D9F" w:rsidP="00233E08">
      <w:pPr>
        <w:pStyle w:val="Indent"/>
      </w:pPr>
      <w:r>
        <w:rPr>
          <w:noProof/>
        </w:rPr>
        <w:drawing>
          <wp:inline distT="0" distB="0" distL="0" distR="0" wp14:anchorId="7FEE54D4" wp14:editId="75394505">
            <wp:extent cx="3533775" cy="1990114"/>
            <wp:effectExtent l="19050" t="0" r="9525" b="0"/>
            <wp:docPr id="26" name="Picture 26" descr="childpage_tipstechniqu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hildpage_tipstechniques"/>
                    <pic:cNvPicPr>
                      <a:picLocks noChangeAspect="1" noChangeArrowheads="1"/>
                    </pic:cNvPicPr>
                  </pic:nvPicPr>
                  <pic:blipFill>
                    <a:blip r:embed="rId33" cstate="print"/>
                    <a:srcRect/>
                    <a:stretch>
                      <a:fillRect/>
                    </a:stretch>
                  </pic:blipFill>
                  <pic:spPr bwMode="auto">
                    <a:xfrm>
                      <a:off x="0" y="0"/>
                      <a:ext cx="3549822" cy="1999151"/>
                    </a:xfrm>
                    <a:prstGeom prst="rect">
                      <a:avLst/>
                    </a:prstGeom>
                    <a:noFill/>
                    <a:ln w="9525">
                      <a:noFill/>
                      <a:miter lim="800000"/>
                      <a:headEnd/>
                      <a:tailEnd/>
                    </a:ln>
                  </pic:spPr>
                </pic:pic>
              </a:graphicData>
            </a:graphic>
          </wp:inline>
        </w:drawing>
      </w:r>
    </w:p>
    <w:p w14:paraId="510A21BF" w14:textId="77777777" w:rsidR="00D05DB5" w:rsidRDefault="00D05DB5" w:rsidP="001F0662">
      <w:pPr>
        <w:pStyle w:val="ResourceNo"/>
      </w:pPr>
      <w:r>
        <w:lastRenderedPageBreak/>
        <w:t>Stu</w:t>
      </w:r>
      <w:r w:rsidR="008947A6">
        <w:t>dent</w:t>
      </w:r>
      <w:r w:rsidR="00482C08">
        <w:t xml:space="preserve"> Resource</w:t>
      </w:r>
      <w:r w:rsidR="008947A6">
        <w:t xml:space="preserve"> 9.5</w:t>
      </w:r>
    </w:p>
    <w:p w14:paraId="0CBD727C" w14:textId="77777777" w:rsidR="00C176C3" w:rsidRDefault="00C176C3" w:rsidP="00C176C3">
      <w:pPr>
        <w:pStyle w:val="ResourceTitle"/>
      </w:pPr>
      <w:r>
        <w:t>Tutorial: Updating a Template</w:t>
      </w:r>
    </w:p>
    <w:p w14:paraId="5ADDA735" w14:textId="77777777" w:rsidR="00C176C3" w:rsidRDefault="00C176C3" w:rsidP="00C176C3">
      <w:pPr>
        <w:pStyle w:val="Instructions"/>
      </w:pPr>
      <w:r>
        <w:t>Directions: Follow the specific instructions below.</w:t>
      </w:r>
    </w:p>
    <w:p w14:paraId="046483E2" w14:textId="77777777" w:rsidR="00C176C3" w:rsidRDefault="00C176C3" w:rsidP="00C176C3">
      <w:pPr>
        <w:pStyle w:val="BodyText"/>
      </w:pPr>
      <w:r>
        <w:t xml:space="preserve">When a Dreamweaver template is modified, the locked regions of child pages made from the template will reflect the changes </w:t>
      </w:r>
      <w:r w:rsidR="00063C65">
        <w:t xml:space="preserve">made </w:t>
      </w:r>
      <w:r>
        <w:t xml:space="preserve">to the template. </w:t>
      </w:r>
    </w:p>
    <w:p w14:paraId="1F243099" w14:textId="77777777" w:rsidR="00C176C3" w:rsidRDefault="00C176C3" w:rsidP="00C176C3">
      <w:pPr>
        <w:pStyle w:val="BodyText"/>
      </w:pPr>
      <w:r>
        <w:t>In this tutorial, you will modify the vertical menu on the left of your current template (</w:t>
      </w:r>
      <w:proofErr w:type="spellStart"/>
      <w:r>
        <w:t>mytemplate.dwt</w:t>
      </w:r>
      <w:proofErr w:type="spellEnd"/>
      <w:r>
        <w:t xml:space="preserve">) and then see how </w:t>
      </w:r>
      <w:r w:rsidR="00063C65">
        <w:t xml:space="preserve">the </w:t>
      </w:r>
      <w:r>
        <w:t xml:space="preserve">changes </w:t>
      </w:r>
      <w:r w:rsidR="00063C65">
        <w:t xml:space="preserve">made to </w:t>
      </w:r>
      <w:r>
        <w:t>your template affect the child pages you created.</w:t>
      </w:r>
    </w:p>
    <w:p w14:paraId="4A691999" w14:textId="77777777" w:rsidR="00DE7C58" w:rsidRDefault="00063C65" w:rsidP="00DE7C58">
      <w:pPr>
        <w:pStyle w:val="H1"/>
      </w:pPr>
      <w:r>
        <w:t xml:space="preserve">Step 1: </w:t>
      </w:r>
      <w:r w:rsidR="00C176C3">
        <w:t>Open the Template for Editing</w:t>
      </w:r>
    </w:p>
    <w:p w14:paraId="3D07EF61" w14:textId="77777777" w:rsidR="00C176C3" w:rsidRDefault="00C176C3" w:rsidP="004166CB">
      <w:pPr>
        <w:pStyle w:val="Numbered"/>
        <w:numPr>
          <w:ilvl w:val="0"/>
          <w:numId w:val="19"/>
        </w:numPr>
      </w:pPr>
      <w:r>
        <w:t xml:space="preserve">Open Dreamweaver and </w:t>
      </w:r>
      <w:r w:rsidR="00063C65">
        <w:t xml:space="preserve">select </w:t>
      </w:r>
      <w:r>
        <w:t>Window &gt; Assets.</w:t>
      </w:r>
    </w:p>
    <w:p w14:paraId="74772C2F" w14:textId="77777777" w:rsidR="00C176C3" w:rsidRDefault="00C50D9F" w:rsidP="00233E08">
      <w:pPr>
        <w:pStyle w:val="Indent"/>
      </w:pPr>
      <w:r>
        <w:rPr>
          <w:noProof/>
        </w:rPr>
        <w:drawing>
          <wp:inline distT="0" distB="0" distL="0" distR="0" wp14:anchorId="3119C256" wp14:editId="444117E9">
            <wp:extent cx="1895475" cy="2305050"/>
            <wp:effectExtent l="19050" t="0" r="9525" b="0"/>
            <wp:docPr id="27" name="Picture 27" descr="window_asse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indow_assets"/>
                    <pic:cNvPicPr>
                      <a:picLocks noChangeAspect="1" noChangeArrowheads="1"/>
                    </pic:cNvPicPr>
                  </pic:nvPicPr>
                  <pic:blipFill>
                    <a:blip r:embed="rId34" cstate="print"/>
                    <a:srcRect/>
                    <a:stretch>
                      <a:fillRect/>
                    </a:stretch>
                  </pic:blipFill>
                  <pic:spPr bwMode="auto">
                    <a:xfrm>
                      <a:off x="0" y="0"/>
                      <a:ext cx="1895475" cy="2305050"/>
                    </a:xfrm>
                    <a:prstGeom prst="rect">
                      <a:avLst/>
                    </a:prstGeom>
                    <a:noFill/>
                    <a:ln w="9525">
                      <a:noFill/>
                      <a:miter lim="800000"/>
                      <a:headEnd/>
                      <a:tailEnd/>
                    </a:ln>
                  </pic:spPr>
                </pic:pic>
              </a:graphicData>
            </a:graphic>
          </wp:inline>
        </w:drawing>
      </w:r>
    </w:p>
    <w:p w14:paraId="1AE70003" w14:textId="77777777" w:rsidR="00C176C3" w:rsidRDefault="00C176C3" w:rsidP="00233E08">
      <w:pPr>
        <w:pStyle w:val="Indent"/>
      </w:pPr>
      <w:r>
        <w:t xml:space="preserve">The Assets panel </w:t>
      </w:r>
      <w:r w:rsidR="007E66C6">
        <w:t>appears</w:t>
      </w:r>
      <w:r>
        <w:t>. It is usually grouped with the Files panel on the right side of the screen.</w:t>
      </w:r>
    </w:p>
    <w:p w14:paraId="2AF82D29" w14:textId="77777777" w:rsidR="00C176C3" w:rsidRDefault="00C176C3" w:rsidP="004166CB">
      <w:pPr>
        <w:pStyle w:val="Numbered"/>
        <w:numPr>
          <w:ilvl w:val="0"/>
          <w:numId w:val="19"/>
        </w:numPr>
      </w:pPr>
      <w:r>
        <w:t xml:space="preserve">In the Assets panel, click the Template </w:t>
      </w:r>
      <w:r w:rsidR="007E66C6">
        <w:t>icon</w:t>
      </w:r>
      <w:r>
        <w:t xml:space="preserve">. </w:t>
      </w:r>
      <w:r w:rsidRPr="00CB4AF8">
        <w:t xml:space="preserve">Your My Template file should </w:t>
      </w:r>
      <w:r w:rsidR="007E66C6">
        <w:t>appear</w:t>
      </w:r>
      <w:r w:rsidR="007E66C6" w:rsidRPr="00CB4AF8">
        <w:t xml:space="preserve"> </w:t>
      </w:r>
      <w:r w:rsidRPr="00CB4AF8">
        <w:t xml:space="preserve">in the list. If it </w:t>
      </w:r>
      <w:r w:rsidR="007E66C6">
        <w:t>does</w:t>
      </w:r>
      <w:r w:rsidR="007E66C6" w:rsidRPr="00CB4AF8">
        <w:t xml:space="preserve"> </w:t>
      </w:r>
      <w:r w:rsidRPr="00CB4AF8">
        <w:t xml:space="preserve">not, click the refresh button </w:t>
      </w:r>
      <w:r w:rsidR="007E66C6">
        <w:t>in</w:t>
      </w:r>
      <w:r w:rsidR="007E66C6" w:rsidRPr="00CB4AF8">
        <w:t xml:space="preserve"> </w:t>
      </w:r>
      <w:r w:rsidRPr="00CB4AF8">
        <w:t>the bottom</w:t>
      </w:r>
      <w:r w:rsidR="007E66C6">
        <w:t>-</w:t>
      </w:r>
      <w:r w:rsidRPr="00CB4AF8">
        <w:t xml:space="preserve">right </w:t>
      </w:r>
      <w:r w:rsidR="007E66C6">
        <w:t>corner</w:t>
      </w:r>
      <w:r w:rsidR="007E66C6" w:rsidRPr="00CB4AF8">
        <w:t xml:space="preserve"> </w:t>
      </w:r>
      <w:r w:rsidRPr="00CB4AF8">
        <w:t>of the panel.</w:t>
      </w:r>
    </w:p>
    <w:p w14:paraId="0DE94EF8" w14:textId="77777777" w:rsidR="00C176C3" w:rsidRDefault="00C50D9F" w:rsidP="00233E08">
      <w:pPr>
        <w:pStyle w:val="Indent"/>
      </w:pPr>
      <w:r>
        <w:rPr>
          <w:noProof/>
        </w:rPr>
        <w:drawing>
          <wp:inline distT="0" distB="0" distL="0" distR="0" wp14:anchorId="103F281B" wp14:editId="61F23AD8">
            <wp:extent cx="2121607" cy="2456597"/>
            <wp:effectExtent l="19050" t="0" r="0" b="0"/>
            <wp:docPr id="28" name="Picture 28" descr="assets_pan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ssets_panel"/>
                    <pic:cNvPicPr>
                      <a:picLocks noChangeAspect="1" noChangeArrowheads="1"/>
                    </pic:cNvPicPr>
                  </pic:nvPicPr>
                  <pic:blipFill>
                    <a:blip r:embed="rId35" cstate="print"/>
                    <a:srcRect/>
                    <a:stretch>
                      <a:fillRect/>
                    </a:stretch>
                  </pic:blipFill>
                  <pic:spPr bwMode="auto">
                    <a:xfrm>
                      <a:off x="0" y="0"/>
                      <a:ext cx="2121884" cy="2456918"/>
                    </a:xfrm>
                    <a:prstGeom prst="rect">
                      <a:avLst/>
                    </a:prstGeom>
                    <a:noFill/>
                    <a:ln w="9525">
                      <a:noFill/>
                      <a:miter lim="800000"/>
                      <a:headEnd/>
                      <a:tailEnd/>
                    </a:ln>
                  </pic:spPr>
                </pic:pic>
              </a:graphicData>
            </a:graphic>
          </wp:inline>
        </w:drawing>
      </w:r>
    </w:p>
    <w:p w14:paraId="4A874819" w14:textId="77777777" w:rsidR="00C176C3" w:rsidRDefault="00C176C3" w:rsidP="004166CB">
      <w:pPr>
        <w:pStyle w:val="Numbered"/>
        <w:numPr>
          <w:ilvl w:val="0"/>
          <w:numId w:val="19"/>
        </w:numPr>
      </w:pPr>
      <w:r>
        <w:lastRenderedPageBreak/>
        <w:t xml:space="preserve">Right-click </w:t>
      </w:r>
      <w:proofErr w:type="spellStart"/>
      <w:r>
        <w:t>mytemplate</w:t>
      </w:r>
      <w:proofErr w:type="spellEnd"/>
      <w:r>
        <w:t xml:space="preserve"> and </w:t>
      </w:r>
      <w:r w:rsidR="007E66C6">
        <w:t xml:space="preserve">select </w:t>
      </w:r>
      <w:r>
        <w:t>Edit from the context menu.</w:t>
      </w:r>
    </w:p>
    <w:p w14:paraId="42E5D647" w14:textId="77777777" w:rsidR="00C176C3" w:rsidRDefault="00C50D9F" w:rsidP="00233E08">
      <w:pPr>
        <w:pStyle w:val="Indent"/>
      </w:pPr>
      <w:r>
        <w:rPr>
          <w:noProof/>
        </w:rPr>
        <w:drawing>
          <wp:inline distT="0" distB="0" distL="0" distR="0" wp14:anchorId="24C862A9" wp14:editId="367DC057">
            <wp:extent cx="1905000" cy="2581275"/>
            <wp:effectExtent l="19050" t="0" r="0" b="0"/>
            <wp:docPr id="29" name="Picture 29" descr="template_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template_edit"/>
                    <pic:cNvPicPr>
                      <a:picLocks noChangeAspect="1" noChangeArrowheads="1"/>
                    </pic:cNvPicPr>
                  </pic:nvPicPr>
                  <pic:blipFill>
                    <a:blip r:embed="rId36" cstate="print"/>
                    <a:srcRect/>
                    <a:stretch>
                      <a:fillRect/>
                    </a:stretch>
                  </pic:blipFill>
                  <pic:spPr bwMode="auto">
                    <a:xfrm>
                      <a:off x="0" y="0"/>
                      <a:ext cx="1905000" cy="2581275"/>
                    </a:xfrm>
                    <a:prstGeom prst="rect">
                      <a:avLst/>
                    </a:prstGeom>
                    <a:noFill/>
                    <a:ln w="9525">
                      <a:noFill/>
                      <a:miter lim="800000"/>
                      <a:headEnd/>
                      <a:tailEnd/>
                    </a:ln>
                  </pic:spPr>
                </pic:pic>
              </a:graphicData>
            </a:graphic>
          </wp:inline>
        </w:drawing>
      </w:r>
    </w:p>
    <w:p w14:paraId="065A2A8D" w14:textId="77777777" w:rsidR="00C176C3" w:rsidRDefault="00C176C3" w:rsidP="00233E08">
      <w:pPr>
        <w:pStyle w:val="Indent"/>
      </w:pPr>
      <w:r>
        <w:t>The template opens.</w:t>
      </w:r>
    </w:p>
    <w:p w14:paraId="4C1F2502" w14:textId="77777777" w:rsidR="00DE7C58" w:rsidRDefault="00EB738B" w:rsidP="00DE7C58">
      <w:pPr>
        <w:pStyle w:val="H1"/>
      </w:pPr>
      <w:r>
        <w:t>Step 2: Change the Template</w:t>
      </w:r>
    </w:p>
    <w:p w14:paraId="61DBA9FF" w14:textId="77777777" w:rsidR="00DE7C58" w:rsidRDefault="00C176C3" w:rsidP="004166CB">
      <w:pPr>
        <w:pStyle w:val="Numbered"/>
        <w:numPr>
          <w:ilvl w:val="0"/>
          <w:numId w:val="48"/>
        </w:numPr>
      </w:pPr>
      <w:r>
        <w:t xml:space="preserve">Select the text </w:t>
      </w:r>
      <w:r w:rsidRPr="004166CB">
        <w:rPr>
          <w:i/>
        </w:rPr>
        <w:t>Home</w:t>
      </w:r>
      <w:r>
        <w:t xml:space="preserve"> in the horizontal menu in the header. Change it to </w:t>
      </w:r>
      <w:r w:rsidRPr="004166CB">
        <w:rPr>
          <w:b/>
        </w:rPr>
        <w:t>My Home Page</w:t>
      </w:r>
      <w:r>
        <w:t>.</w:t>
      </w:r>
    </w:p>
    <w:p w14:paraId="43158789" w14:textId="77777777" w:rsidR="00C176C3" w:rsidRDefault="00C176C3" w:rsidP="00233E08">
      <w:pPr>
        <w:pStyle w:val="Indent"/>
      </w:pPr>
      <w:r>
        <w:t xml:space="preserve">Because </w:t>
      </w:r>
      <w:r w:rsidR="007E66C6">
        <w:t xml:space="preserve">this area </w:t>
      </w:r>
      <w:r>
        <w:t xml:space="preserve">is </w:t>
      </w:r>
      <w:r w:rsidR="0038230A">
        <w:t xml:space="preserve">a locked </w:t>
      </w:r>
      <w:r>
        <w:t xml:space="preserve">part of the template, all the child pages </w:t>
      </w:r>
      <w:r w:rsidR="0072751F">
        <w:t>should</w:t>
      </w:r>
      <w:r>
        <w:t xml:space="preserve"> reflect th</w:t>
      </w:r>
      <w:r w:rsidR="0072751F">
        <w:t>is</w:t>
      </w:r>
      <w:r>
        <w:t xml:space="preserve"> change when they are updated.</w:t>
      </w:r>
    </w:p>
    <w:p w14:paraId="2BFD5BD3" w14:textId="77777777" w:rsidR="00C176C3" w:rsidRDefault="00C176C3" w:rsidP="004166CB">
      <w:pPr>
        <w:pStyle w:val="Numbered"/>
        <w:numPr>
          <w:ilvl w:val="0"/>
          <w:numId w:val="19"/>
        </w:numPr>
      </w:pPr>
      <w:r>
        <w:t xml:space="preserve">Select the text </w:t>
      </w:r>
      <w:r w:rsidRPr="004166CB">
        <w:rPr>
          <w:i/>
        </w:rPr>
        <w:t>Tips and Techniques</w:t>
      </w:r>
      <w:r>
        <w:t xml:space="preserve"> in the vertical menu in the sidebar. Change it to </w:t>
      </w:r>
      <w:r w:rsidRPr="004166CB">
        <w:rPr>
          <w:b/>
        </w:rPr>
        <w:t>Important Information</w:t>
      </w:r>
      <w:r>
        <w:t>.</w:t>
      </w:r>
    </w:p>
    <w:p w14:paraId="31B88B50" w14:textId="77777777" w:rsidR="00C176C3" w:rsidRDefault="00C176C3" w:rsidP="00233E08">
      <w:pPr>
        <w:pStyle w:val="Indent"/>
      </w:pPr>
      <w:r>
        <w:t xml:space="preserve">Because </w:t>
      </w:r>
      <w:r w:rsidR="007E66C6">
        <w:t xml:space="preserve">the sidebar </w:t>
      </w:r>
      <w:r>
        <w:t>is in an editable region</w:t>
      </w:r>
      <w:r w:rsidR="007E66C6">
        <w:t>,</w:t>
      </w:r>
      <w:r>
        <w:t xml:space="preserve"> the child pages </w:t>
      </w:r>
      <w:r w:rsidR="0072751F">
        <w:t>sh</w:t>
      </w:r>
      <w:r>
        <w:t xml:space="preserve">ould </w:t>
      </w:r>
      <w:r w:rsidRPr="00EC7C7F">
        <w:rPr>
          <w:i/>
        </w:rPr>
        <w:t>not</w:t>
      </w:r>
      <w:r>
        <w:t xml:space="preserve"> reflect </w:t>
      </w:r>
      <w:r w:rsidR="00D0381A">
        <w:t xml:space="preserve">this </w:t>
      </w:r>
      <w:r>
        <w:t>change when they are updated.</w:t>
      </w:r>
    </w:p>
    <w:p w14:paraId="0FC557DA" w14:textId="77777777" w:rsidR="00C176C3" w:rsidRDefault="00C176C3" w:rsidP="004166CB">
      <w:pPr>
        <w:pStyle w:val="Numbered"/>
        <w:numPr>
          <w:ilvl w:val="0"/>
          <w:numId w:val="19"/>
        </w:numPr>
      </w:pPr>
      <w:r>
        <w:t>Change every instance of</w:t>
      </w:r>
      <w:r w:rsidR="00D0381A">
        <w:t xml:space="preserve"> the word</w:t>
      </w:r>
      <w:r>
        <w:t xml:space="preserve"> </w:t>
      </w:r>
      <w:r w:rsidR="00DE7C58" w:rsidRPr="004166CB">
        <w:rPr>
          <w:i/>
        </w:rPr>
        <w:t>insert</w:t>
      </w:r>
      <w:r>
        <w:t xml:space="preserve"> to </w:t>
      </w:r>
      <w:r w:rsidR="00DE7C58" w:rsidRPr="004166CB">
        <w:rPr>
          <w:i/>
        </w:rPr>
        <w:t>add</w:t>
      </w:r>
      <w:r>
        <w:t>. (There are four instances, including the page title</w:t>
      </w:r>
      <w:r w:rsidR="00D0381A">
        <w:t>.</w:t>
      </w:r>
      <w:r>
        <w:t>)</w:t>
      </w:r>
    </w:p>
    <w:p w14:paraId="20C80D3B" w14:textId="77777777" w:rsidR="00C176C3" w:rsidRDefault="0072751F" w:rsidP="00233E08">
      <w:pPr>
        <w:pStyle w:val="Indent"/>
      </w:pPr>
      <w:r>
        <w:t xml:space="preserve">Do </w:t>
      </w:r>
      <w:r w:rsidR="00C176C3">
        <w:t>you expect these template changes to be reflected in the child pages, or not? Think about your answer as you observe the update behavior in Dreamweaver</w:t>
      </w:r>
      <w:r w:rsidR="00D0381A">
        <w:t>, next</w:t>
      </w:r>
      <w:r w:rsidR="00C176C3">
        <w:t>.</w:t>
      </w:r>
    </w:p>
    <w:p w14:paraId="35B04B67" w14:textId="77777777" w:rsidR="00C176C3" w:rsidRDefault="00C176C3" w:rsidP="004166CB">
      <w:pPr>
        <w:pStyle w:val="Numbered"/>
        <w:numPr>
          <w:ilvl w:val="0"/>
          <w:numId w:val="19"/>
        </w:numPr>
      </w:pPr>
      <w:r>
        <w:t>Save the template file.</w:t>
      </w:r>
    </w:p>
    <w:p w14:paraId="47498662" w14:textId="77777777" w:rsidR="00C176C3" w:rsidRDefault="00C176C3" w:rsidP="00233E08">
      <w:pPr>
        <w:pStyle w:val="Indent"/>
      </w:pPr>
      <w:r>
        <w:t>The Update Template Files dialog box appears.</w:t>
      </w:r>
    </w:p>
    <w:p w14:paraId="6AB540E1" w14:textId="77777777" w:rsidR="00C176C3" w:rsidRDefault="00C50D9F" w:rsidP="00233E08">
      <w:pPr>
        <w:pStyle w:val="Indent"/>
      </w:pPr>
      <w:r>
        <w:rPr>
          <w:noProof/>
        </w:rPr>
        <w:drawing>
          <wp:inline distT="0" distB="0" distL="0" distR="0" wp14:anchorId="1148A65F" wp14:editId="2B23390B">
            <wp:extent cx="3162300" cy="1581150"/>
            <wp:effectExtent l="19050" t="0" r="0" b="0"/>
            <wp:docPr id="30" name="Picture 30" descr="update_template_fi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update_template_files"/>
                    <pic:cNvPicPr>
                      <a:picLocks noChangeAspect="1" noChangeArrowheads="1"/>
                    </pic:cNvPicPr>
                  </pic:nvPicPr>
                  <pic:blipFill>
                    <a:blip r:embed="rId37" cstate="print"/>
                    <a:srcRect/>
                    <a:stretch>
                      <a:fillRect/>
                    </a:stretch>
                  </pic:blipFill>
                  <pic:spPr bwMode="auto">
                    <a:xfrm>
                      <a:off x="0" y="0"/>
                      <a:ext cx="3162300" cy="1581150"/>
                    </a:xfrm>
                    <a:prstGeom prst="rect">
                      <a:avLst/>
                    </a:prstGeom>
                    <a:noFill/>
                    <a:ln w="9525">
                      <a:noFill/>
                      <a:miter lim="800000"/>
                      <a:headEnd/>
                      <a:tailEnd/>
                    </a:ln>
                  </pic:spPr>
                </pic:pic>
              </a:graphicData>
            </a:graphic>
          </wp:inline>
        </w:drawing>
      </w:r>
    </w:p>
    <w:p w14:paraId="4686EB6D" w14:textId="77777777" w:rsidR="00C176C3" w:rsidRDefault="00C176C3" w:rsidP="004166CB">
      <w:pPr>
        <w:pStyle w:val="Numbered"/>
        <w:numPr>
          <w:ilvl w:val="0"/>
          <w:numId w:val="19"/>
        </w:numPr>
      </w:pPr>
      <w:r>
        <w:lastRenderedPageBreak/>
        <w:t>Click the Update button.</w:t>
      </w:r>
    </w:p>
    <w:p w14:paraId="41029FD2" w14:textId="77777777" w:rsidR="00C176C3" w:rsidRDefault="00C176C3" w:rsidP="00233E08">
      <w:pPr>
        <w:pStyle w:val="Indent"/>
      </w:pPr>
      <w:r>
        <w:t xml:space="preserve">The Update Pages dialog box appears. The log window at the bottom of the dialog box </w:t>
      </w:r>
      <w:r w:rsidR="00F53ED8">
        <w:t xml:space="preserve">(Check “Show log” if you cannot see it) </w:t>
      </w:r>
      <w:r>
        <w:t xml:space="preserve">tells you which files were successfully </w:t>
      </w:r>
      <w:proofErr w:type="gramStart"/>
      <w:r>
        <w:t>updated</w:t>
      </w:r>
      <w:proofErr w:type="gramEnd"/>
      <w:r>
        <w:t xml:space="preserve"> and which were not. Your pages should have all updated.</w:t>
      </w:r>
    </w:p>
    <w:p w14:paraId="1CBA125C" w14:textId="77777777" w:rsidR="00C176C3" w:rsidRDefault="00C50D9F" w:rsidP="00233E08">
      <w:pPr>
        <w:pStyle w:val="Indent"/>
      </w:pPr>
      <w:r>
        <w:rPr>
          <w:noProof/>
        </w:rPr>
        <w:drawing>
          <wp:inline distT="0" distB="0" distL="0" distR="0" wp14:anchorId="01502D1F" wp14:editId="7BDFB4BB">
            <wp:extent cx="4152900" cy="3152775"/>
            <wp:effectExtent l="19050" t="0" r="0" b="0"/>
            <wp:docPr id="31" name="Picture 31" descr="update_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update_pages"/>
                    <pic:cNvPicPr>
                      <a:picLocks noChangeAspect="1" noChangeArrowheads="1"/>
                    </pic:cNvPicPr>
                  </pic:nvPicPr>
                  <pic:blipFill>
                    <a:blip r:embed="rId38" cstate="print"/>
                    <a:srcRect/>
                    <a:stretch>
                      <a:fillRect/>
                    </a:stretch>
                  </pic:blipFill>
                  <pic:spPr bwMode="auto">
                    <a:xfrm>
                      <a:off x="0" y="0"/>
                      <a:ext cx="4152900" cy="3152775"/>
                    </a:xfrm>
                    <a:prstGeom prst="rect">
                      <a:avLst/>
                    </a:prstGeom>
                    <a:noFill/>
                    <a:ln w="9525">
                      <a:noFill/>
                      <a:miter lim="800000"/>
                      <a:headEnd/>
                      <a:tailEnd/>
                    </a:ln>
                  </pic:spPr>
                </pic:pic>
              </a:graphicData>
            </a:graphic>
          </wp:inline>
        </w:drawing>
      </w:r>
    </w:p>
    <w:p w14:paraId="295F0972" w14:textId="77777777" w:rsidR="00C176C3" w:rsidRDefault="00C176C3" w:rsidP="004166CB">
      <w:pPr>
        <w:pStyle w:val="Numbered"/>
        <w:numPr>
          <w:ilvl w:val="0"/>
          <w:numId w:val="19"/>
        </w:numPr>
      </w:pPr>
      <w:r>
        <w:t>Close the Update Pages dialog box.</w:t>
      </w:r>
    </w:p>
    <w:p w14:paraId="3DFA32D4" w14:textId="77777777" w:rsidR="00DE7C58" w:rsidRDefault="00EB738B" w:rsidP="00DE7C58">
      <w:pPr>
        <w:pStyle w:val="H1"/>
      </w:pPr>
      <w:r>
        <w:t>Step 3: See How Template Changes Affect the Child Pages</w:t>
      </w:r>
    </w:p>
    <w:p w14:paraId="427CD5BE" w14:textId="77777777" w:rsidR="00DE7C58" w:rsidRDefault="00C176C3" w:rsidP="004166CB">
      <w:pPr>
        <w:pStyle w:val="Numbered"/>
        <w:numPr>
          <w:ilvl w:val="0"/>
          <w:numId w:val="49"/>
        </w:numPr>
      </w:pPr>
      <w:r>
        <w:t>Leave the My Template file open and open Tips and Techniques.</w:t>
      </w:r>
    </w:p>
    <w:p w14:paraId="4A20B4FC" w14:textId="77777777" w:rsidR="00C176C3" w:rsidRDefault="00C176C3" w:rsidP="00233E08">
      <w:pPr>
        <w:pStyle w:val="Indent"/>
      </w:pPr>
      <w:r>
        <w:t xml:space="preserve">As you can see, the name in the horizontal menu has changed </w:t>
      </w:r>
      <w:r w:rsidR="001715A4">
        <w:t xml:space="preserve">to My Home Page </w:t>
      </w:r>
      <w:r>
        <w:t>(because it is in a locked region)</w:t>
      </w:r>
      <w:r w:rsidR="001715A4">
        <w:t>,</w:t>
      </w:r>
      <w:r>
        <w:t xml:space="preserve"> but the name in the vertical menu has not (because it is in an editable region). </w:t>
      </w:r>
    </w:p>
    <w:p w14:paraId="63CC1504" w14:textId="77777777" w:rsidR="00C176C3" w:rsidRDefault="00C176C3" w:rsidP="004166CB">
      <w:pPr>
        <w:pStyle w:val="Numbered"/>
        <w:numPr>
          <w:ilvl w:val="0"/>
          <w:numId w:val="19"/>
        </w:numPr>
      </w:pPr>
      <w:r>
        <w:t xml:space="preserve">Check the state of the other two </w:t>
      </w:r>
      <w:r w:rsidR="001715A4">
        <w:t>pages</w:t>
      </w:r>
      <w:r>
        <w:t>: Home and About Me. Their changes should be the same as the changes to Tips and Techniques.</w:t>
      </w:r>
    </w:p>
    <w:p w14:paraId="274F22C1" w14:textId="77777777" w:rsidR="00C176C3" w:rsidRPr="00D05DB5" w:rsidRDefault="00C176C3" w:rsidP="004166CB">
      <w:pPr>
        <w:pStyle w:val="Numbered"/>
        <w:numPr>
          <w:ilvl w:val="0"/>
          <w:numId w:val="19"/>
        </w:numPr>
      </w:pPr>
      <w:r>
        <w:t xml:space="preserve">Close all open files, </w:t>
      </w:r>
      <w:proofErr w:type="gramStart"/>
      <w:r>
        <w:t>and also</w:t>
      </w:r>
      <w:proofErr w:type="gramEnd"/>
      <w:r>
        <w:t xml:space="preserve"> close Dreamweaver.</w:t>
      </w:r>
    </w:p>
    <w:p w14:paraId="21F519F6" w14:textId="77777777" w:rsidR="00C176C3" w:rsidRDefault="00C176C3" w:rsidP="00C176C3">
      <w:pPr>
        <w:pStyle w:val="ResourceNo"/>
      </w:pPr>
      <w:r>
        <w:lastRenderedPageBreak/>
        <w:t>Student Resource 9.6</w:t>
      </w:r>
    </w:p>
    <w:p w14:paraId="52F1AFA8" w14:textId="77777777" w:rsidR="00C176C3" w:rsidRDefault="00C176C3" w:rsidP="00C176C3">
      <w:pPr>
        <w:pStyle w:val="ResourceTitle"/>
      </w:pPr>
      <w:r>
        <w:t>Tutorial: Creating Library items</w:t>
      </w:r>
    </w:p>
    <w:p w14:paraId="1CECB034" w14:textId="77777777" w:rsidR="00C176C3" w:rsidRDefault="00C176C3" w:rsidP="00C176C3">
      <w:pPr>
        <w:pStyle w:val="Instructions"/>
      </w:pPr>
      <w:r>
        <w:t>Directions: In this tutorial</w:t>
      </w:r>
      <w:r w:rsidR="009447FD">
        <w:t>,</w:t>
      </w:r>
      <w:r>
        <w:t xml:space="preserve"> you will learn how to create a library item, which is a chunk of HTML code that you plan to use often on your site. Follow the instructions below to create a library item for </w:t>
      </w:r>
      <w:r w:rsidR="00EB738B">
        <w:t>S</w:t>
      </w:r>
      <w:r>
        <w:t xml:space="preserve">ample </w:t>
      </w:r>
      <w:r w:rsidR="00EB738B">
        <w:t>S</w:t>
      </w:r>
      <w:r>
        <w:t>ite</w:t>
      </w:r>
      <w:r w:rsidR="00EB738B">
        <w:t xml:space="preserve"> Final</w:t>
      </w:r>
      <w:r>
        <w:t>.</w:t>
      </w:r>
    </w:p>
    <w:p w14:paraId="3F306B25" w14:textId="77777777" w:rsidR="00C176C3" w:rsidRDefault="00C176C3" w:rsidP="00C176C3">
      <w:pPr>
        <w:pStyle w:val="BodyText"/>
      </w:pPr>
      <w:r>
        <w:t xml:space="preserve">The </w:t>
      </w:r>
      <w:proofErr w:type="spellStart"/>
      <w:r>
        <w:t>mytemplate.dwt</w:t>
      </w:r>
      <w:proofErr w:type="spellEnd"/>
      <w:r>
        <w:t xml:space="preserve"> file for your sample site still has one potential problem: the vertical (sidebar) menu is in an editable region. If you want that menu, with identical links, to appear on several pages </w:t>
      </w:r>
      <w:r w:rsidR="00EB738B">
        <w:t xml:space="preserve">of </w:t>
      </w:r>
      <w:r>
        <w:t>the site, it should not be in an editable region.</w:t>
      </w:r>
    </w:p>
    <w:p w14:paraId="3F8B4362" w14:textId="77777777" w:rsidR="00C176C3" w:rsidRDefault="00C176C3" w:rsidP="00C176C3">
      <w:pPr>
        <w:pStyle w:val="BodyText"/>
      </w:pPr>
      <w:r>
        <w:t>To fix the problem, we will replace the vertical menu with a dynamic content element called a library item. Library items are reusable chunks of HTML that you use frequently within a website. They behave similarly to a template. When you make changes to a library item, Dreamweaver automatically updates every page that uses that library item.</w:t>
      </w:r>
    </w:p>
    <w:p w14:paraId="5CA4D161" w14:textId="77777777" w:rsidR="00DE7C58" w:rsidRDefault="00EB738B" w:rsidP="00DE7C58">
      <w:pPr>
        <w:pStyle w:val="H1"/>
      </w:pPr>
      <w:r>
        <w:t xml:space="preserve">Step 1: </w:t>
      </w:r>
      <w:r w:rsidR="00C176C3">
        <w:t>Create a Library Item</w:t>
      </w:r>
    </w:p>
    <w:p w14:paraId="3A015AB8" w14:textId="77777777" w:rsidR="00C176C3" w:rsidRDefault="00C176C3" w:rsidP="004166CB">
      <w:pPr>
        <w:pStyle w:val="Numbered"/>
        <w:numPr>
          <w:ilvl w:val="0"/>
          <w:numId w:val="20"/>
        </w:numPr>
      </w:pPr>
      <w:r>
        <w:t>Open Dreamweaver</w:t>
      </w:r>
      <w:r w:rsidR="00886801">
        <w:t xml:space="preserve"> and</w:t>
      </w:r>
      <w:r>
        <w:t xml:space="preserve">, </w:t>
      </w:r>
      <w:r w:rsidR="00886801">
        <w:t xml:space="preserve">just as you did in the tutorial where you updated your template, </w:t>
      </w:r>
      <w:r>
        <w:t xml:space="preserve">open </w:t>
      </w:r>
      <w:proofErr w:type="spellStart"/>
      <w:r>
        <w:t>mytemplate.dwt</w:t>
      </w:r>
      <w:proofErr w:type="spellEnd"/>
      <w:r>
        <w:t xml:space="preserve"> from the Assets panel.</w:t>
      </w:r>
    </w:p>
    <w:p w14:paraId="61020E92" w14:textId="77777777" w:rsidR="00C176C3" w:rsidRDefault="00C176C3" w:rsidP="004166CB">
      <w:pPr>
        <w:pStyle w:val="Numbered"/>
        <w:numPr>
          <w:ilvl w:val="0"/>
          <w:numId w:val="20"/>
        </w:numPr>
      </w:pPr>
      <w:r>
        <w:t xml:space="preserve">Insert the cursor in the vertical menu. Click the </w:t>
      </w:r>
      <w:r w:rsidR="00DE7C58" w:rsidRPr="00DE7C58">
        <w:rPr>
          <w:rStyle w:val="codechar"/>
        </w:rPr>
        <w:t>&lt;</w:t>
      </w:r>
      <w:proofErr w:type="spellStart"/>
      <w:r w:rsidR="00DE7C58" w:rsidRPr="00DE7C58">
        <w:rPr>
          <w:rStyle w:val="codechar"/>
        </w:rPr>
        <w:t>ul.nav</w:t>
      </w:r>
      <w:proofErr w:type="spellEnd"/>
      <w:r w:rsidR="00DE7C58" w:rsidRPr="00DE7C58">
        <w:rPr>
          <w:rStyle w:val="codechar"/>
        </w:rPr>
        <w:t>&gt;</w:t>
      </w:r>
      <w:r>
        <w:t xml:space="preserve"> tag selector.</w:t>
      </w:r>
    </w:p>
    <w:p w14:paraId="26F5ED0E" w14:textId="77777777" w:rsidR="00C176C3" w:rsidRDefault="00C50D9F" w:rsidP="00233E08">
      <w:pPr>
        <w:pStyle w:val="Indent"/>
      </w:pPr>
      <w:r>
        <w:rPr>
          <w:noProof/>
        </w:rPr>
        <w:drawing>
          <wp:inline distT="0" distB="0" distL="0" distR="0" wp14:anchorId="50256C29" wp14:editId="46B33A6F">
            <wp:extent cx="2733675" cy="3430855"/>
            <wp:effectExtent l="19050" t="0" r="9525" b="0"/>
            <wp:docPr id="32" name="Picture 32" descr="library_ite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ibrary_item1"/>
                    <pic:cNvPicPr>
                      <a:picLocks noChangeAspect="1" noChangeArrowheads="1"/>
                    </pic:cNvPicPr>
                  </pic:nvPicPr>
                  <pic:blipFill>
                    <a:blip r:embed="rId39" cstate="print"/>
                    <a:srcRect/>
                    <a:stretch>
                      <a:fillRect/>
                    </a:stretch>
                  </pic:blipFill>
                  <pic:spPr bwMode="auto">
                    <a:xfrm>
                      <a:off x="0" y="0"/>
                      <a:ext cx="2734994" cy="3432510"/>
                    </a:xfrm>
                    <a:prstGeom prst="rect">
                      <a:avLst/>
                    </a:prstGeom>
                    <a:noFill/>
                    <a:ln w="9525">
                      <a:noFill/>
                      <a:miter lim="800000"/>
                      <a:headEnd/>
                      <a:tailEnd/>
                    </a:ln>
                  </pic:spPr>
                </pic:pic>
              </a:graphicData>
            </a:graphic>
          </wp:inline>
        </w:drawing>
      </w:r>
    </w:p>
    <w:p w14:paraId="4393E8C9" w14:textId="77777777" w:rsidR="00C176C3" w:rsidRDefault="00C176C3" w:rsidP="004166CB">
      <w:pPr>
        <w:pStyle w:val="Numbered"/>
        <w:numPr>
          <w:ilvl w:val="0"/>
          <w:numId w:val="20"/>
        </w:numPr>
      </w:pPr>
      <w:r>
        <w:t>Go to the Assets panel (choose Window &gt; Assets to display the panel, if necessary).</w:t>
      </w:r>
    </w:p>
    <w:p w14:paraId="1C56316D" w14:textId="77777777" w:rsidR="00C176C3" w:rsidRDefault="00C176C3" w:rsidP="004166CB">
      <w:pPr>
        <w:pStyle w:val="Numbered"/>
        <w:numPr>
          <w:ilvl w:val="0"/>
          <w:numId w:val="20"/>
        </w:numPr>
      </w:pPr>
      <w:r>
        <w:t>Click the Library category icon</w:t>
      </w:r>
      <w:r w:rsidR="00886801">
        <w:t xml:space="preserve"> (the open book icon)</w:t>
      </w:r>
      <w:r>
        <w:t xml:space="preserve">. No </w:t>
      </w:r>
      <w:r w:rsidR="00DD0872">
        <w:t>l</w:t>
      </w:r>
      <w:r>
        <w:t xml:space="preserve">ibrary item should be visible </w:t>
      </w:r>
      <w:r w:rsidR="00DD0872">
        <w:t>yet</w:t>
      </w:r>
      <w:r>
        <w:t>.</w:t>
      </w:r>
    </w:p>
    <w:p w14:paraId="31B2E43C" w14:textId="77777777" w:rsidR="00C176C3" w:rsidRDefault="00C176C3" w:rsidP="004166CB">
      <w:pPr>
        <w:pStyle w:val="Numbered"/>
        <w:numPr>
          <w:ilvl w:val="0"/>
          <w:numId w:val="20"/>
        </w:numPr>
      </w:pPr>
      <w:r>
        <w:lastRenderedPageBreak/>
        <w:t>Click the New Library Item icon at the bottom of the panel. A dialog box appears with a warning message.</w:t>
      </w:r>
    </w:p>
    <w:p w14:paraId="36EAB022" w14:textId="77777777" w:rsidR="00C176C3" w:rsidRDefault="00C50D9F" w:rsidP="00233E08">
      <w:pPr>
        <w:pStyle w:val="Indent"/>
      </w:pPr>
      <w:r>
        <w:rPr>
          <w:noProof/>
        </w:rPr>
        <w:drawing>
          <wp:inline distT="0" distB="0" distL="0" distR="0" wp14:anchorId="64D5907C" wp14:editId="7014CEEB">
            <wp:extent cx="2733675" cy="1266825"/>
            <wp:effectExtent l="19050" t="0" r="9525" b="0"/>
            <wp:docPr id="33" name="Picture 33" descr="library_item_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library_item_warning"/>
                    <pic:cNvPicPr>
                      <a:picLocks noChangeAspect="1" noChangeArrowheads="1"/>
                    </pic:cNvPicPr>
                  </pic:nvPicPr>
                  <pic:blipFill>
                    <a:blip r:embed="rId40" cstate="print"/>
                    <a:srcRect/>
                    <a:stretch>
                      <a:fillRect/>
                    </a:stretch>
                  </pic:blipFill>
                  <pic:spPr bwMode="auto">
                    <a:xfrm>
                      <a:off x="0" y="0"/>
                      <a:ext cx="2733675" cy="1266825"/>
                    </a:xfrm>
                    <a:prstGeom prst="rect">
                      <a:avLst/>
                    </a:prstGeom>
                    <a:noFill/>
                    <a:ln w="9525">
                      <a:noFill/>
                      <a:miter lim="800000"/>
                      <a:headEnd/>
                      <a:tailEnd/>
                    </a:ln>
                  </pic:spPr>
                </pic:pic>
              </a:graphicData>
            </a:graphic>
          </wp:inline>
        </w:drawing>
      </w:r>
    </w:p>
    <w:p w14:paraId="6473D620" w14:textId="77777777" w:rsidR="00C176C3" w:rsidRDefault="00C176C3" w:rsidP="004166CB">
      <w:pPr>
        <w:pStyle w:val="Numbered"/>
        <w:numPr>
          <w:ilvl w:val="0"/>
          <w:numId w:val="20"/>
        </w:numPr>
      </w:pPr>
      <w:r>
        <w:t>Click OK.</w:t>
      </w:r>
    </w:p>
    <w:p w14:paraId="4AEA784B" w14:textId="77777777" w:rsidR="00C176C3" w:rsidRDefault="00C176C3" w:rsidP="004166CB">
      <w:pPr>
        <w:pStyle w:val="Numbered"/>
        <w:numPr>
          <w:ilvl w:val="0"/>
          <w:numId w:val="20"/>
        </w:numPr>
      </w:pPr>
      <w:r>
        <w:t xml:space="preserve">Type </w:t>
      </w:r>
      <w:r w:rsidRPr="004166CB">
        <w:rPr>
          <w:b/>
        </w:rPr>
        <w:t>vertical-nav</w:t>
      </w:r>
      <w:r>
        <w:t xml:space="preserve"> in the </w:t>
      </w:r>
      <w:r w:rsidR="00DD0872">
        <w:t>l</w:t>
      </w:r>
      <w:r>
        <w:t xml:space="preserve">ibrary item name field, and then </w:t>
      </w:r>
      <w:r w:rsidR="00886801">
        <w:t>press Enter</w:t>
      </w:r>
      <w:r>
        <w:t>.</w:t>
      </w:r>
    </w:p>
    <w:p w14:paraId="2015B9F4" w14:textId="77777777" w:rsidR="00C176C3" w:rsidRDefault="00C176C3" w:rsidP="00233E08">
      <w:pPr>
        <w:pStyle w:val="Indent"/>
      </w:pPr>
      <w:r>
        <w:t xml:space="preserve">Dreamweaver creates a </w:t>
      </w:r>
      <w:r w:rsidR="00DD0872">
        <w:t>l</w:t>
      </w:r>
      <w:r>
        <w:t xml:space="preserve">ibrary item from the selected menu code and replaces the existing menu with the </w:t>
      </w:r>
      <w:r w:rsidR="00DD0872">
        <w:t>l</w:t>
      </w:r>
      <w:r>
        <w:t xml:space="preserve">ibrary item code. </w:t>
      </w:r>
      <w:r w:rsidR="00DD0872">
        <w:t xml:space="preserve">Dreamweaver </w:t>
      </w:r>
      <w:r>
        <w:t xml:space="preserve">also creates a Library folder </w:t>
      </w:r>
      <w:r w:rsidR="00DD0872">
        <w:t xml:space="preserve">in </w:t>
      </w:r>
      <w:r>
        <w:t xml:space="preserve">your site’s root directory and inserts the </w:t>
      </w:r>
      <w:r w:rsidR="00DD0872">
        <w:t>l</w:t>
      </w:r>
      <w:r>
        <w:t>ibrary item.</w:t>
      </w:r>
    </w:p>
    <w:p w14:paraId="7C8B7DE9" w14:textId="77777777" w:rsidR="00C176C3" w:rsidRDefault="00C176C3" w:rsidP="004166CB">
      <w:pPr>
        <w:pStyle w:val="Numbered"/>
        <w:numPr>
          <w:ilvl w:val="0"/>
          <w:numId w:val="20"/>
        </w:numPr>
      </w:pPr>
      <w:r>
        <w:t>Save the template and update linked files.</w:t>
      </w:r>
    </w:p>
    <w:p w14:paraId="0E6A3D4C" w14:textId="77777777" w:rsidR="00C176C3" w:rsidRDefault="00C176C3" w:rsidP="004166CB">
      <w:pPr>
        <w:pStyle w:val="Numbered"/>
        <w:numPr>
          <w:ilvl w:val="0"/>
          <w:numId w:val="20"/>
        </w:numPr>
      </w:pPr>
      <w:r>
        <w:t>Look at the Update Pages report.</w:t>
      </w:r>
    </w:p>
    <w:p w14:paraId="1CBE4495" w14:textId="77777777" w:rsidR="00C176C3" w:rsidRDefault="00C176C3" w:rsidP="00233E08">
      <w:pPr>
        <w:pStyle w:val="Indent"/>
      </w:pPr>
      <w:r>
        <w:t xml:space="preserve">If your report indicates that your child pages were not updated (as does the </w:t>
      </w:r>
      <w:r w:rsidR="00DD0872">
        <w:t xml:space="preserve">following </w:t>
      </w:r>
      <w:r>
        <w:t>report), you will need to update the child pages by hand.</w:t>
      </w:r>
    </w:p>
    <w:p w14:paraId="4A59D5E7" w14:textId="77777777" w:rsidR="00C176C3" w:rsidRDefault="00C50D9F" w:rsidP="00233E08">
      <w:pPr>
        <w:pStyle w:val="Indent"/>
      </w:pPr>
      <w:r>
        <w:rPr>
          <w:noProof/>
        </w:rPr>
        <w:drawing>
          <wp:inline distT="0" distB="0" distL="0" distR="0" wp14:anchorId="69530075" wp14:editId="304588B5">
            <wp:extent cx="3400425" cy="2581275"/>
            <wp:effectExtent l="19050" t="0" r="9525" b="0"/>
            <wp:docPr id="34" name="Picture 34" descr="update_page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pdate_pages2"/>
                    <pic:cNvPicPr>
                      <a:picLocks noChangeAspect="1" noChangeArrowheads="1"/>
                    </pic:cNvPicPr>
                  </pic:nvPicPr>
                  <pic:blipFill>
                    <a:blip r:embed="rId41" cstate="print"/>
                    <a:srcRect/>
                    <a:stretch>
                      <a:fillRect/>
                    </a:stretch>
                  </pic:blipFill>
                  <pic:spPr bwMode="auto">
                    <a:xfrm>
                      <a:off x="0" y="0"/>
                      <a:ext cx="3400425" cy="2581275"/>
                    </a:xfrm>
                    <a:prstGeom prst="rect">
                      <a:avLst/>
                    </a:prstGeom>
                    <a:noFill/>
                    <a:ln w="9525">
                      <a:noFill/>
                      <a:miter lim="800000"/>
                      <a:headEnd/>
                      <a:tailEnd/>
                    </a:ln>
                  </pic:spPr>
                </pic:pic>
              </a:graphicData>
            </a:graphic>
          </wp:inline>
        </w:drawing>
      </w:r>
    </w:p>
    <w:p w14:paraId="736FED96" w14:textId="77777777" w:rsidR="00C176C3" w:rsidRDefault="00C176C3" w:rsidP="004166CB">
      <w:pPr>
        <w:pStyle w:val="Numbered"/>
        <w:numPr>
          <w:ilvl w:val="0"/>
          <w:numId w:val="20"/>
        </w:numPr>
      </w:pPr>
      <w:r>
        <w:t>Open all three child pages (index.html, about_me.html, and tips_techniques.html).</w:t>
      </w:r>
    </w:p>
    <w:p w14:paraId="27FA7833" w14:textId="77777777" w:rsidR="00C176C3" w:rsidRDefault="00C176C3" w:rsidP="004166CB">
      <w:pPr>
        <w:pStyle w:val="Numbered"/>
        <w:numPr>
          <w:ilvl w:val="0"/>
          <w:numId w:val="20"/>
        </w:numPr>
      </w:pPr>
      <w:r>
        <w:t xml:space="preserve">Starting with index.html, click in the left navigation area, and then click the </w:t>
      </w:r>
      <w:r w:rsidR="00DE7C58" w:rsidRPr="00DE7C58">
        <w:rPr>
          <w:rStyle w:val="codechar"/>
        </w:rPr>
        <w:t>&lt;</w:t>
      </w:r>
      <w:proofErr w:type="spellStart"/>
      <w:r w:rsidR="00DE7C58" w:rsidRPr="00DE7C58">
        <w:rPr>
          <w:rStyle w:val="codechar"/>
        </w:rPr>
        <w:t>ul.nav</w:t>
      </w:r>
      <w:proofErr w:type="spellEnd"/>
      <w:r w:rsidR="00DE7C58" w:rsidRPr="00DE7C58">
        <w:rPr>
          <w:rStyle w:val="codechar"/>
        </w:rPr>
        <w:t>&gt;</w:t>
      </w:r>
      <w:r>
        <w:t xml:space="preserve"> tag selector.</w:t>
      </w:r>
    </w:p>
    <w:p w14:paraId="4EE1F4CC" w14:textId="77777777" w:rsidR="00C176C3" w:rsidRDefault="00C176C3" w:rsidP="004166CB">
      <w:pPr>
        <w:pStyle w:val="Numbered"/>
        <w:numPr>
          <w:ilvl w:val="0"/>
          <w:numId w:val="20"/>
        </w:numPr>
      </w:pPr>
      <w:r>
        <w:t xml:space="preserve">In the Assets panel, select the </w:t>
      </w:r>
      <w:r w:rsidR="00DE7C58" w:rsidRPr="00DE7C58">
        <w:rPr>
          <w:rStyle w:val="codechar"/>
        </w:rPr>
        <w:t>vertical-nav</w:t>
      </w:r>
      <w:r>
        <w:t xml:space="preserve"> item in the Library category. Click the Insert button.</w:t>
      </w:r>
    </w:p>
    <w:p w14:paraId="4D791FC2" w14:textId="77777777" w:rsidR="00C176C3" w:rsidRDefault="00C50D9F" w:rsidP="00233E08">
      <w:pPr>
        <w:pStyle w:val="Indent"/>
      </w:pPr>
      <w:r>
        <w:rPr>
          <w:noProof/>
        </w:rPr>
        <w:lastRenderedPageBreak/>
        <w:drawing>
          <wp:inline distT="0" distB="0" distL="0" distR="0" wp14:anchorId="769A596C" wp14:editId="1A6583FD">
            <wp:extent cx="2505075" cy="2886075"/>
            <wp:effectExtent l="19050" t="0" r="9525" b="0"/>
            <wp:docPr id="35" name="Picture 35" descr="library_item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library_item2"/>
                    <pic:cNvPicPr>
                      <a:picLocks noChangeAspect="1" noChangeArrowheads="1"/>
                    </pic:cNvPicPr>
                  </pic:nvPicPr>
                  <pic:blipFill>
                    <a:blip r:embed="rId42" cstate="print"/>
                    <a:srcRect/>
                    <a:stretch>
                      <a:fillRect/>
                    </a:stretch>
                  </pic:blipFill>
                  <pic:spPr bwMode="auto">
                    <a:xfrm>
                      <a:off x="0" y="0"/>
                      <a:ext cx="2505075" cy="2886075"/>
                    </a:xfrm>
                    <a:prstGeom prst="rect">
                      <a:avLst/>
                    </a:prstGeom>
                    <a:noFill/>
                    <a:ln w="9525">
                      <a:noFill/>
                      <a:miter lim="800000"/>
                      <a:headEnd/>
                      <a:tailEnd/>
                    </a:ln>
                  </pic:spPr>
                </pic:pic>
              </a:graphicData>
            </a:graphic>
          </wp:inline>
        </w:drawing>
      </w:r>
    </w:p>
    <w:p w14:paraId="3AC433A9" w14:textId="77777777" w:rsidR="00C176C3" w:rsidRDefault="00C176C3" w:rsidP="004166CB">
      <w:pPr>
        <w:pStyle w:val="Numbered"/>
        <w:numPr>
          <w:ilvl w:val="0"/>
          <w:numId w:val="20"/>
        </w:numPr>
      </w:pPr>
      <w:r>
        <w:t xml:space="preserve">The </w:t>
      </w:r>
      <w:r w:rsidR="00DE7C58" w:rsidRPr="00DE7C58">
        <w:rPr>
          <w:rStyle w:val="codechar"/>
        </w:rPr>
        <w:t>&lt;</w:t>
      </w:r>
      <w:proofErr w:type="spellStart"/>
      <w:r w:rsidR="00DE7C58" w:rsidRPr="00DE7C58">
        <w:rPr>
          <w:rStyle w:val="codechar"/>
        </w:rPr>
        <w:t>ul.nav</w:t>
      </w:r>
      <w:proofErr w:type="spellEnd"/>
      <w:r w:rsidR="00DE7C58" w:rsidRPr="00DE7C58">
        <w:rPr>
          <w:rStyle w:val="codechar"/>
        </w:rPr>
        <w:t>&gt;</w:t>
      </w:r>
      <w:r>
        <w:t xml:space="preserve"> in the index.html file is replaced by </w:t>
      </w:r>
      <w:r w:rsidR="00DE7C58" w:rsidRPr="00DE7C58">
        <w:rPr>
          <w:rStyle w:val="codechar"/>
        </w:rPr>
        <w:t>&lt;</w:t>
      </w:r>
      <w:proofErr w:type="spellStart"/>
      <w:r w:rsidR="00DE7C58" w:rsidRPr="00DE7C58">
        <w:rPr>
          <w:rStyle w:val="codechar"/>
        </w:rPr>
        <w:t>mm.libitem</w:t>
      </w:r>
      <w:proofErr w:type="spellEnd"/>
      <w:r w:rsidR="00DE7C58" w:rsidRPr="00DE7C58">
        <w:rPr>
          <w:rStyle w:val="codechar"/>
        </w:rPr>
        <w:t>&gt;</w:t>
      </w:r>
      <w:r>
        <w:t xml:space="preserve">. </w:t>
      </w:r>
    </w:p>
    <w:p w14:paraId="13FEC09A" w14:textId="77777777" w:rsidR="00C176C3" w:rsidRDefault="00C176C3" w:rsidP="004166CB">
      <w:pPr>
        <w:pStyle w:val="Numbered"/>
        <w:numPr>
          <w:ilvl w:val="0"/>
          <w:numId w:val="20"/>
        </w:numPr>
      </w:pPr>
      <w:r>
        <w:t>Position the cursor over the vertical menu in the sidebar. Notice that the locked icon appears, indicating that the navigation bar is not editable.</w:t>
      </w:r>
    </w:p>
    <w:p w14:paraId="2F2F7E22" w14:textId="77777777" w:rsidR="00C176C3" w:rsidRDefault="00C176C3" w:rsidP="004166CB">
      <w:pPr>
        <w:pStyle w:val="Numbered"/>
        <w:numPr>
          <w:ilvl w:val="0"/>
          <w:numId w:val="20"/>
        </w:numPr>
      </w:pPr>
      <w:r>
        <w:t xml:space="preserve">Switch to Code view and find the code for the new </w:t>
      </w:r>
      <w:r w:rsidR="00043FEA">
        <w:t>l</w:t>
      </w:r>
      <w:r>
        <w:t>ibrary item. Notice that it is highlighted with a different color than the surrounding area and that it contains special markup code.</w:t>
      </w:r>
    </w:p>
    <w:p w14:paraId="4C069BF1" w14:textId="77777777" w:rsidR="00C176C3" w:rsidRDefault="00C176C3" w:rsidP="00233E08">
      <w:pPr>
        <w:pStyle w:val="Indent"/>
      </w:pPr>
      <w:r>
        <w:t xml:space="preserve">Be aware that although </w:t>
      </w:r>
      <w:r w:rsidR="00043FEA">
        <w:t>l</w:t>
      </w:r>
      <w:r>
        <w:t xml:space="preserve">ibrary items are locked in Design view, they can be edited in Code view. </w:t>
      </w:r>
    </w:p>
    <w:p w14:paraId="3499523B" w14:textId="77777777" w:rsidR="00C176C3" w:rsidRDefault="00C176C3" w:rsidP="004166CB">
      <w:pPr>
        <w:pStyle w:val="Numbered"/>
        <w:numPr>
          <w:ilvl w:val="0"/>
          <w:numId w:val="20"/>
        </w:numPr>
      </w:pPr>
      <w:r>
        <w:t xml:space="preserve">Right-click </w:t>
      </w:r>
      <w:r w:rsidR="00DE7C58" w:rsidRPr="00DE7C58">
        <w:rPr>
          <w:rStyle w:val="codechar"/>
        </w:rPr>
        <w:t>vertical-nav</w:t>
      </w:r>
      <w:r>
        <w:t xml:space="preserve"> in the Library list and </w:t>
      </w:r>
      <w:r w:rsidR="00043FEA">
        <w:t xml:space="preserve">select </w:t>
      </w:r>
      <w:r>
        <w:t>Update Site from the context menu.</w:t>
      </w:r>
    </w:p>
    <w:p w14:paraId="78F46790" w14:textId="77777777" w:rsidR="00C176C3" w:rsidRDefault="00C50D9F" w:rsidP="00233E08">
      <w:pPr>
        <w:pStyle w:val="Indent"/>
      </w:pPr>
      <w:r>
        <w:rPr>
          <w:noProof/>
        </w:rPr>
        <w:drawing>
          <wp:inline distT="0" distB="0" distL="0" distR="0" wp14:anchorId="43854F36" wp14:editId="6C3C9D56">
            <wp:extent cx="1638300" cy="2514600"/>
            <wp:effectExtent l="19050" t="0" r="0" b="0"/>
            <wp:docPr id="36" name="Picture 36" descr="library_item2_updat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library_item2_updatesite"/>
                    <pic:cNvPicPr>
                      <a:picLocks noChangeAspect="1" noChangeArrowheads="1"/>
                    </pic:cNvPicPr>
                  </pic:nvPicPr>
                  <pic:blipFill>
                    <a:blip r:embed="rId43" cstate="print"/>
                    <a:srcRect/>
                    <a:stretch>
                      <a:fillRect/>
                    </a:stretch>
                  </pic:blipFill>
                  <pic:spPr bwMode="auto">
                    <a:xfrm>
                      <a:off x="0" y="0"/>
                      <a:ext cx="1639153" cy="2518012"/>
                    </a:xfrm>
                    <a:prstGeom prst="rect">
                      <a:avLst/>
                    </a:prstGeom>
                    <a:noFill/>
                    <a:ln w="9525">
                      <a:noFill/>
                      <a:miter lim="800000"/>
                      <a:headEnd/>
                      <a:tailEnd/>
                    </a:ln>
                  </pic:spPr>
                </pic:pic>
              </a:graphicData>
            </a:graphic>
          </wp:inline>
        </w:drawing>
      </w:r>
    </w:p>
    <w:p w14:paraId="5336001D" w14:textId="77777777" w:rsidR="00DE7C58" w:rsidRDefault="00C176C3" w:rsidP="00233E08">
      <w:pPr>
        <w:pStyle w:val="Numbered"/>
        <w:numPr>
          <w:ilvl w:val="0"/>
          <w:numId w:val="0"/>
        </w:numPr>
        <w:ind w:left="630"/>
      </w:pPr>
      <w:r>
        <w:t>The Update Pages dialog box appears.</w:t>
      </w:r>
    </w:p>
    <w:p w14:paraId="59AF3BAA" w14:textId="77777777" w:rsidR="00C176C3" w:rsidRDefault="00C176C3" w:rsidP="004166CB">
      <w:pPr>
        <w:pStyle w:val="Numbered"/>
        <w:numPr>
          <w:ilvl w:val="0"/>
          <w:numId w:val="20"/>
        </w:numPr>
      </w:pPr>
      <w:r>
        <w:t>Click Start. The status report shows which pages were examined and updated.</w:t>
      </w:r>
    </w:p>
    <w:p w14:paraId="3290CE83" w14:textId="77777777" w:rsidR="00C176C3" w:rsidRDefault="00C50D9F" w:rsidP="00233E08">
      <w:pPr>
        <w:pStyle w:val="Indent"/>
      </w:pPr>
      <w:r>
        <w:rPr>
          <w:noProof/>
        </w:rPr>
        <w:lastRenderedPageBreak/>
        <w:drawing>
          <wp:inline distT="0" distB="0" distL="0" distR="0" wp14:anchorId="6C6CDA76" wp14:editId="2705C233">
            <wp:extent cx="3286125" cy="2495550"/>
            <wp:effectExtent l="19050" t="0" r="9525" b="0"/>
            <wp:docPr id="37" name="Picture 37" descr="library_item_update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ibrary_item_updatesite"/>
                    <pic:cNvPicPr>
                      <a:picLocks noChangeAspect="1" noChangeArrowheads="1"/>
                    </pic:cNvPicPr>
                  </pic:nvPicPr>
                  <pic:blipFill>
                    <a:blip r:embed="rId44" cstate="print"/>
                    <a:srcRect/>
                    <a:stretch>
                      <a:fillRect/>
                    </a:stretch>
                  </pic:blipFill>
                  <pic:spPr bwMode="auto">
                    <a:xfrm>
                      <a:off x="0" y="0"/>
                      <a:ext cx="3286125" cy="2495550"/>
                    </a:xfrm>
                    <a:prstGeom prst="rect">
                      <a:avLst/>
                    </a:prstGeom>
                    <a:noFill/>
                    <a:ln w="9525">
                      <a:noFill/>
                      <a:miter lim="800000"/>
                      <a:headEnd/>
                      <a:tailEnd/>
                    </a:ln>
                  </pic:spPr>
                </pic:pic>
              </a:graphicData>
            </a:graphic>
          </wp:inline>
        </w:drawing>
      </w:r>
    </w:p>
    <w:p w14:paraId="784F44B0" w14:textId="77777777" w:rsidR="00C176C3" w:rsidRDefault="00C176C3" w:rsidP="004166CB">
      <w:pPr>
        <w:pStyle w:val="Numbered"/>
        <w:numPr>
          <w:ilvl w:val="0"/>
          <w:numId w:val="20"/>
        </w:numPr>
      </w:pPr>
      <w:r>
        <w:t>Click Close to exit the dialog box.</w:t>
      </w:r>
    </w:p>
    <w:p w14:paraId="140B109F" w14:textId="77777777" w:rsidR="00C176C3" w:rsidRDefault="00C176C3" w:rsidP="00233E08">
      <w:pPr>
        <w:pStyle w:val="Indent"/>
      </w:pPr>
      <w:r>
        <w:t xml:space="preserve">Dreamweaver updates and resaves all unopened files. You need to manually save any files you have open, which in this case is index.html. </w:t>
      </w:r>
    </w:p>
    <w:p w14:paraId="078960D5" w14:textId="77777777" w:rsidR="00C176C3" w:rsidRDefault="00C176C3" w:rsidP="004166CB">
      <w:pPr>
        <w:pStyle w:val="Numbered"/>
        <w:numPr>
          <w:ilvl w:val="0"/>
          <w:numId w:val="20"/>
        </w:numPr>
      </w:pPr>
      <w:r>
        <w:t>Save index.html.</w:t>
      </w:r>
    </w:p>
    <w:p w14:paraId="3C548047" w14:textId="77777777" w:rsidR="00DE7C58" w:rsidRDefault="00EB738B" w:rsidP="00DE7C58">
      <w:pPr>
        <w:pStyle w:val="H1"/>
      </w:pPr>
      <w:r>
        <w:t xml:space="preserve">Step 2: </w:t>
      </w:r>
      <w:r w:rsidR="00C176C3">
        <w:t xml:space="preserve">Update </w:t>
      </w:r>
      <w:r>
        <w:t xml:space="preserve">a </w:t>
      </w:r>
      <w:r w:rsidR="00C176C3">
        <w:t>Library Item</w:t>
      </w:r>
    </w:p>
    <w:p w14:paraId="10CA06C7" w14:textId="77777777" w:rsidR="00C176C3" w:rsidRDefault="00C176C3" w:rsidP="004166CB">
      <w:pPr>
        <w:pStyle w:val="Numbered"/>
        <w:numPr>
          <w:ilvl w:val="0"/>
          <w:numId w:val="21"/>
        </w:numPr>
      </w:pPr>
      <w:r>
        <w:t xml:space="preserve">In the Library category list in the Assets panel, double-click the </w:t>
      </w:r>
      <w:r w:rsidR="00DE7C58" w:rsidRPr="00DE7C58">
        <w:rPr>
          <w:rStyle w:val="codechar"/>
        </w:rPr>
        <w:t>vertical-nav</w:t>
      </w:r>
      <w:r>
        <w:t xml:space="preserve"> item.</w:t>
      </w:r>
    </w:p>
    <w:p w14:paraId="3172B1BF" w14:textId="77777777" w:rsidR="00C176C3" w:rsidRDefault="00C176C3" w:rsidP="004166CB">
      <w:pPr>
        <w:pStyle w:val="Numbered"/>
        <w:numPr>
          <w:ilvl w:val="0"/>
          <w:numId w:val="21"/>
        </w:numPr>
      </w:pPr>
      <w:r>
        <w:t>Switch to Code view.</w:t>
      </w:r>
    </w:p>
    <w:p w14:paraId="1819C1BC" w14:textId="77777777" w:rsidR="00C176C3" w:rsidRDefault="00C176C3" w:rsidP="004166CB">
      <w:pPr>
        <w:pStyle w:val="Numbered"/>
        <w:numPr>
          <w:ilvl w:val="0"/>
          <w:numId w:val="21"/>
        </w:numPr>
      </w:pPr>
      <w:r>
        <w:t xml:space="preserve">Change the </w:t>
      </w:r>
      <w:r w:rsidR="00043FEA">
        <w:t>“</w:t>
      </w:r>
      <w:r>
        <w:t>Important Information</w:t>
      </w:r>
      <w:r w:rsidR="00043FEA">
        <w:t>”</w:t>
      </w:r>
      <w:r>
        <w:t xml:space="preserve"> link back to </w:t>
      </w:r>
      <w:r w:rsidR="00043FEA">
        <w:t>“</w:t>
      </w:r>
      <w:r>
        <w:t>Tips and Techniques.</w:t>
      </w:r>
      <w:r w:rsidR="00043FEA">
        <w:t>”</w:t>
      </w:r>
    </w:p>
    <w:p w14:paraId="2F29F881" w14:textId="77777777" w:rsidR="00C176C3" w:rsidRDefault="00C176C3" w:rsidP="004166CB">
      <w:pPr>
        <w:pStyle w:val="Numbered"/>
        <w:numPr>
          <w:ilvl w:val="0"/>
          <w:numId w:val="21"/>
        </w:numPr>
      </w:pPr>
      <w:r>
        <w:t xml:space="preserve">Save the </w:t>
      </w:r>
      <w:r w:rsidR="00043FEA">
        <w:t>l</w:t>
      </w:r>
      <w:r>
        <w:t>ibrary item file.</w:t>
      </w:r>
    </w:p>
    <w:p w14:paraId="782F30F8" w14:textId="77777777" w:rsidR="00C176C3" w:rsidRDefault="00C176C3" w:rsidP="00233E08">
      <w:pPr>
        <w:pStyle w:val="Indent"/>
      </w:pPr>
      <w:r>
        <w:t>Your three child pages and your template should update.</w:t>
      </w:r>
    </w:p>
    <w:p w14:paraId="45769E91" w14:textId="77777777" w:rsidR="00C176C3" w:rsidRDefault="00C176C3" w:rsidP="004166CB">
      <w:pPr>
        <w:pStyle w:val="Numbered"/>
        <w:numPr>
          <w:ilvl w:val="0"/>
          <w:numId w:val="21"/>
        </w:numPr>
      </w:pPr>
      <w:r>
        <w:t xml:space="preserve">Open the four pages and check to be sure they all contain the updated </w:t>
      </w:r>
      <w:r w:rsidR="00CB29F9">
        <w:t>l</w:t>
      </w:r>
      <w:r>
        <w:t>ibrary item</w:t>
      </w:r>
      <w:r w:rsidR="002F0455">
        <w:t>,</w:t>
      </w:r>
      <w:r>
        <w:t xml:space="preserve"> with the top menu item showing link text of </w:t>
      </w:r>
      <w:r w:rsidR="00CB29F9">
        <w:t>“</w:t>
      </w:r>
      <w:r>
        <w:t>Tips and Techniques.</w:t>
      </w:r>
      <w:r w:rsidR="00CB29F9">
        <w:t>”</w:t>
      </w:r>
    </w:p>
    <w:p w14:paraId="72ADFFE8" w14:textId="77777777" w:rsidR="00C176C3" w:rsidRPr="00990026" w:rsidRDefault="00C176C3" w:rsidP="004166CB">
      <w:pPr>
        <w:pStyle w:val="Numbered"/>
        <w:numPr>
          <w:ilvl w:val="0"/>
          <w:numId w:val="21"/>
        </w:numPr>
      </w:pPr>
      <w:r>
        <w:t>Close all files, and close Dreamweaver.</w:t>
      </w:r>
    </w:p>
    <w:p w14:paraId="183F6251" w14:textId="77777777" w:rsidR="00C176C3" w:rsidRPr="0031234B" w:rsidRDefault="00C176C3" w:rsidP="00C176C3">
      <w:pPr>
        <w:pStyle w:val="Instructions"/>
      </w:pPr>
    </w:p>
    <w:p w14:paraId="52AB7ACB" w14:textId="77777777" w:rsidR="008E03AF" w:rsidRPr="00B609E6" w:rsidRDefault="005E752F" w:rsidP="001F0662">
      <w:pPr>
        <w:pStyle w:val="ResourceNo"/>
      </w:pPr>
      <w:r w:rsidRPr="00B609E6">
        <w:lastRenderedPageBreak/>
        <w:t xml:space="preserve">Student Resource </w:t>
      </w:r>
      <w:r w:rsidR="004402A5">
        <w:t>9</w:t>
      </w:r>
      <w:r w:rsidRPr="00B609E6">
        <w:t>.</w:t>
      </w:r>
      <w:r w:rsidR="008947A6">
        <w:t>7</w:t>
      </w:r>
    </w:p>
    <w:p w14:paraId="17928E86" w14:textId="77777777" w:rsidR="00FB34EA" w:rsidRPr="00B609E6" w:rsidRDefault="00E835F8" w:rsidP="00C70174">
      <w:pPr>
        <w:pStyle w:val="ResourceTitle"/>
      </w:pPr>
      <w:r>
        <w:t>File Management Structure</w:t>
      </w:r>
      <w:r w:rsidR="005E752F" w:rsidRPr="00B609E6">
        <w:t xml:space="preserve">: </w:t>
      </w:r>
      <w:r w:rsidR="00286ECA">
        <w:br/>
      </w:r>
      <w:r w:rsidR="005E752F" w:rsidRPr="00B609E6">
        <w:t xml:space="preserve">Organizing Your Website’s </w:t>
      </w:r>
      <w:r w:rsidR="00F66CA3">
        <w:t>File</w:t>
      </w:r>
      <w:r w:rsidR="005A6CA8">
        <w:t>s</w:t>
      </w:r>
    </w:p>
    <w:p w14:paraId="6C7256CF" w14:textId="77777777" w:rsidR="00821118" w:rsidRDefault="00821118" w:rsidP="00821118">
      <w:pPr>
        <w:pStyle w:val="Instructions"/>
      </w:pPr>
      <w:r>
        <w:t>Student Name:_______________________________________________ Date:___________</w:t>
      </w:r>
    </w:p>
    <w:p w14:paraId="797942E0" w14:textId="77777777" w:rsidR="001217BD" w:rsidRPr="00E77D90" w:rsidRDefault="003D52AC" w:rsidP="00B46BAB">
      <w:pPr>
        <w:pStyle w:val="Instructions"/>
      </w:pPr>
      <w:r w:rsidRPr="00E77D90">
        <w:t xml:space="preserve">Directions: </w:t>
      </w:r>
      <w:r w:rsidR="00837378" w:rsidRPr="00E77D90">
        <w:t>Organizing</w:t>
      </w:r>
      <w:r w:rsidRPr="00E77D90">
        <w:t xml:space="preserve"> the pages and files within your website is critical to the functionality of your site. </w:t>
      </w:r>
      <w:r w:rsidR="0057116B">
        <w:t>Use this worksheet to sketch out the structure of your website</w:t>
      </w:r>
      <w:r w:rsidR="00545F1F">
        <w:t xml:space="preserve"> in the sidebar</w:t>
      </w:r>
      <w:r w:rsidR="002F0455">
        <w:t xml:space="preserve"> at right</w:t>
      </w:r>
      <w:r w:rsidR="0057116B">
        <w:t xml:space="preserve">. Your sketch should show </w:t>
      </w:r>
      <w:proofErr w:type="gramStart"/>
      <w:r w:rsidR="0057116B">
        <w:t>all of</w:t>
      </w:r>
      <w:proofErr w:type="gramEnd"/>
      <w:r w:rsidR="0057116B">
        <w:t xml:space="preserve"> the folders that you plan to use for your website, and it should list </w:t>
      </w:r>
      <w:r w:rsidR="002B3056">
        <w:t>all</w:t>
      </w:r>
      <w:r w:rsidR="0057116B">
        <w:t xml:space="preserve"> web pages you will have under the appropriate folder.</w:t>
      </w:r>
    </w:p>
    <w:p w14:paraId="3C0778FF" w14:textId="77777777" w:rsidR="009E61E6" w:rsidRDefault="00BA1E3C"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rPr>
          <w:noProof/>
        </w:rPr>
        <w:pict w14:anchorId="22F7F692">
          <v:rect id="_x0000_s1071" style="position:absolute;left:0;text-align:left;margin-left:254.25pt;margin-top:.75pt;width:210.75pt;height:494.55pt;z-index:251657728"/>
        </w:pict>
      </w:r>
      <w:r w:rsidR="002B3056">
        <w:t xml:space="preserve">Begin your sketch with </w:t>
      </w:r>
      <w:r w:rsidR="00E57815">
        <w:t>a main site folder</w:t>
      </w:r>
      <w:r w:rsidR="00ED2CA0">
        <w:t xml:space="preserve"> for your site. Make sure to give the folder an appropriate name. This folder will contain your index.html file (your home page) and subfolders for </w:t>
      </w:r>
      <w:r w:rsidR="00E835F8">
        <w:t xml:space="preserve">the </w:t>
      </w:r>
      <w:r w:rsidR="00ED2CA0">
        <w:t>web pages and graphics that you will place on your site.</w:t>
      </w:r>
    </w:p>
    <w:p w14:paraId="05B99E97" w14:textId="77777777" w:rsidR="009E61E6" w:rsidRDefault="00E74BD3"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t>Using your site map as a guide, o</w:t>
      </w:r>
      <w:r w:rsidRPr="00C26042">
        <w:t>rganize and create a subfolder structure</w:t>
      </w:r>
      <w:r w:rsidR="00ED2CA0">
        <w:t xml:space="preserve">. You need </w:t>
      </w:r>
      <w:r w:rsidR="0057116B">
        <w:t xml:space="preserve">a </w:t>
      </w:r>
      <w:r w:rsidR="00ED2CA0">
        <w:t xml:space="preserve">subfolder </w:t>
      </w:r>
      <w:r w:rsidRPr="00C26042">
        <w:t xml:space="preserve">to contain </w:t>
      </w:r>
      <w:r w:rsidR="00ED2CA0">
        <w:t>your web</w:t>
      </w:r>
      <w:r w:rsidRPr="00C26042">
        <w:t xml:space="preserve"> pages and </w:t>
      </w:r>
      <w:r w:rsidR="0057116B">
        <w:t>another subfolder to contain graphics. If your site has multimedia, you will need a multimedia folder also.</w:t>
      </w:r>
    </w:p>
    <w:p w14:paraId="3D05B310" w14:textId="77777777" w:rsidR="009E61E6" w:rsidRDefault="00ED2CA0"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t>Decide on naming conventions to use for your web pages and graphics</w:t>
      </w:r>
      <w:r w:rsidR="00E835F8">
        <w:t>, based on the best practices listed in this resource</w:t>
      </w:r>
      <w:r w:rsidR="0057116B">
        <w:t>.</w:t>
      </w:r>
    </w:p>
    <w:p w14:paraId="1EB34D19" w14:textId="77777777" w:rsidR="009E61E6" w:rsidRDefault="002B3056"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t>Under your folder for web pages, wr</w:t>
      </w:r>
      <w:r w:rsidR="0057116B">
        <w:t>ite down the</w:t>
      </w:r>
      <w:r w:rsidR="00ED2CA0">
        <w:t xml:space="preserve"> file name for each page in your site map.</w:t>
      </w:r>
      <w:r w:rsidR="0057116B">
        <w:t xml:space="preserve"> You will create the pages after you have created your template; right </w:t>
      </w:r>
      <w:proofErr w:type="gramStart"/>
      <w:r w:rsidR="0057116B">
        <w:t>now</w:t>
      </w:r>
      <w:proofErr w:type="gramEnd"/>
      <w:r w:rsidR="0057116B">
        <w:t xml:space="preserve"> you need to write down the file name of each page you will create.</w:t>
      </w:r>
      <w:r>
        <w:t xml:space="preserve"> Remember to follow your naming conventions.</w:t>
      </w:r>
    </w:p>
    <w:p w14:paraId="5FA17B37" w14:textId="77777777" w:rsidR="009E61E6" w:rsidRDefault="002B3056"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t>Write down the names of any</w:t>
      </w:r>
      <w:r w:rsidR="0057116B">
        <w:t xml:space="preserve"> graphics that you already have, such as your logo, in the graphics folder.</w:t>
      </w:r>
      <w:r>
        <w:t xml:space="preserve"> Remember to follow your naming conventions.</w:t>
      </w:r>
    </w:p>
    <w:p w14:paraId="5100E397" w14:textId="11A23199" w:rsidR="009E61E6" w:rsidRDefault="002B3056" w:rsidP="00AE3ED8">
      <w:pPr>
        <w:pStyle w:val="BodyText"/>
        <w:widowControl w:val="0"/>
        <w:numPr>
          <w:ilvl w:val="0"/>
          <w:numId w:val="3"/>
        </w:numPr>
        <w:tabs>
          <w:tab w:val="left" w:pos="1080"/>
          <w:tab w:val="left" w:pos="5130"/>
        </w:tabs>
        <w:suppressAutoHyphens/>
        <w:autoSpaceDE w:val="0"/>
        <w:autoSpaceDN w:val="0"/>
        <w:adjustRightInd w:val="0"/>
        <w:spacing w:after="240"/>
        <w:ind w:right="4500"/>
        <w:textAlignment w:val="center"/>
      </w:pPr>
      <w:r>
        <w:t xml:space="preserve">When you have completed your sketch, open Windows Explorer </w:t>
      </w:r>
      <w:r w:rsidR="00233E08">
        <w:t xml:space="preserve">(File Explorer) </w:t>
      </w:r>
      <w:r>
        <w:t>and create your folder structure. Add any graphic</w:t>
      </w:r>
      <w:r w:rsidR="00286ECA">
        <w:t>s</w:t>
      </w:r>
      <w:r>
        <w:t xml:space="preserve"> or multimedia files that you have to the appropriate folders. Do not create your web pages here. You will create the web pages in Dreamweaver using your template.</w:t>
      </w:r>
    </w:p>
    <w:p w14:paraId="2A28064D" w14:textId="77777777" w:rsidR="00E835F8" w:rsidRDefault="00E835F8">
      <w:pPr>
        <w:spacing w:after="0" w:line="240" w:lineRule="auto"/>
        <w:rPr>
          <w:color w:val="000000"/>
        </w:rPr>
      </w:pPr>
      <w:r>
        <w:br w:type="page"/>
      </w:r>
    </w:p>
    <w:p w14:paraId="5C8687C5" w14:textId="77777777" w:rsidR="009E61E6" w:rsidRDefault="00E835F8" w:rsidP="00AE3ED8">
      <w:pPr>
        <w:pStyle w:val="H2"/>
      </w:pPr>
      <w:r>
        <w:lastRenderedPageBreak/>
        <w:t>Naming Convent</w:t>
      </w:r>
      <w:r w:rsidR="00286ECA">
        <w:t>i</w:t>
      </w:r>
      <w:r>
        <w:t>ons</w:t>
      </w:r>
    </w:p>
    <w:p w14:paraId="30137B91" w14:textId="77777777" w:rsidR="00AF26E8" w:rsidRPr="00AE3ED8" w:rsidRDefault="009E61E6" w:rsidP="00AF26E8">
      <w:pPr>
        <w:pStyle w:val="CrieriaTablelist"/>
      </w:pPr>
      <w:r w:rsidRPr="00AE3ED8">
        <w:t xml:space="preserve">Use the following </w:t>
      </w:r>
      <w:r w:rsidR="00214A2F">
        <w:t>guidelines for naming your files and folders. Professional web designers consider these guidelines to be best practice.</w:t>
      </w:r>
    </w:p>
    <w:p w14:paraId="76782BD6" w14:textId="77777777" w:rsidR="009E61E6" w:rsidRDefault="00214A2F" w:rsidP="00AE3ED8">
      <w:pPr>
        <w:pStyle w:val="BL"/>
      </w:pPr>
      <w:r w:rsidRPr="00E835F8">
        <w:t>All file and folder names should be lowercase and without spaces.</w:t>
      </w:r>
    </w:p>
    <w:p w14:paraId="7B36997D" w14:textId="77777777" w:rsidR="009E61E6" w:rsidRDefault="00870178" w:rsidP="00AE3ED8">
      <w:pPr>
        <w:pStyle w:val="BL"/>
      </w:pPr>
      <w:r w:rsidRPr="00E835F8">
        <w:t xml:space="preserve">Ideally, folder names should be the shortest English word </w:t>
      </w:r>
      <w:r w:rsidR="00782858" w:rsidRPr="00E835F8">
        <w:t>that communicate</w:t>
      </w:r>
      <w:r w:rsidR="00782858">
        <w:t>s</w:t>
      </w:r>
      <w:r w:rsidR="00782858" w:rsidRPr="00E835F8">
        <w:t xml:space="preserve"> the content</w:t>
      </w:r>
      <w:r w:rsidR="00782858">
        <w:t>,</w:t>
      </w:r>
      <w:r w:rsidR="00782858" w:rsidRPr="00E835F8">
        <w:t xml:space="preserve"> </w:t>
      </w:r>
      <w:r w:rsidRPr="00E835F8">
        <w:t xml:space="preserve">or two </w:t>
      </w:r>
      <w:r w:rsidR="00286ECA">
        <w:t>E</w:t>
      </w:r>
      <w:r w:rsidRPr="00E835F8">
        <w:t>nglish</w:t>
      </w:r>
      <w:r w:rsidR="00286ECA">
        <w:t xml:space="preserve"> </w:t>
      </w:r>
      <w:r w:rsidRPr="00E835F8">
        <w:t>words sm</w:t>
      </w:r>
      <w:r w:rsidR="00286ECA">
        <w:t>a</w:t>
      </w:r>
      <w:r w:rsidRPr="00E835F8">
        <w:t>shed together</w:t>
      </w:r>
      <w:r w:rsidR="00782858">
        <w:t xml:space="preserve"> to do the same</w:t>
      </w:r>
      <w:r w:rsidRPr="00E835F8">
        <w:t xml:space="preserve">. For example, “about” is a better </w:t>
      </w:r>
      <w:r w:rsidR="00286ECA">
        <w:t>folder</w:t>
      </w:r>
      <w:r w:rsidRPr="00E835F8">
        <w:t xml:space="preserve"> name than “</w:t>
      </w:r>
      <w:proofErr w:type="spellStart"/>
      <w:r w:rsidRPr="00E835F8">
        <w:t>aboutus</w:t>
      </w:r>
      <w:proofErr w:type="spellEnd"/>
      <w:r w:rsidR="00286ECA">
        <w:t>.</w:t>
      </w:r>
      <w:r w:rsidRPr="00E835F8">
        <w:t>” Note</w:t>
      </w:r>
      <w:r w:rsidR="00286ECA">
        <w:t xml:space="preserve"> that</w:t>
      </w:r>
      <w:r w:rsidRPr="00E835F8">
        <w:t xml:space="preserve"> you can still title your web page whatever you want.</w:t>
      </w:r>
    </w:p>
    <w:p w14:paraId="78AB4E36" w14:textId="77777777" w:rsidR="009E61E6" w:rsidRDefault="00214A2F" w:rsidP="00AE3ED8">
      <w:pPr>
        <w:pStyle w:val="BL"/>
      </w:pPr>
      <w:r w:rsidRPr="00E835F8">
        <w:t xml:space="preserve">It is good practice to name </w:t>
      </w:r>
      <w:r w:rsidR="00E835F8">
        <w:t>images</w:t>
      </w:r>
      <w:r w:rsidRPr="00E835F8">
        <w:t xml:space="preserve"> relatively obscurely so </w:t>
      </w:r>
      <w:r w:rsidR="00286ECA">
        <w:t xml:space="preserve">that </w:t>
      </w:r>
      <w:r w:rsidRPr="00E835F8">
        <w:t>they don’t interfere with desired URL names for pages</w:t>
      </w:r>
      <w:r w:rsidR="00286ECA">
        <w:t>.</w:t>
      </w:r>
      <w:r w:rsidR="00870178" w:rsidRPr="00E835F8">
        <w:t xml:space="preserve"> </w:t>
      </w:r>
    </w:p>
    <w:p w14:paraId="5EE46CEB" w14:textId="77777777" w:rsidR="003074A7" w:rsidRDefault="003074A7" w:rsidP="00EA46A6">
      <w:pPr>
        <w:pStyle w:val="H3"/>
      </w:pPr>
    </w:p>
    <w:p w14:paraId="7C336496" w14:textId="77777777" w:rsidR="00D02BDD" w:rsidRPr="00435B53" w:rsidRDefault="00435B53" w:rsidP="00EA46A6">
      <w:pPr>
        <w:pStyle w:val="H3"/>
      </w:pPr>
      <w:r>
        <w:t>Make sure your file management structure meets the following assessment criteria:</w:t>
      </w:r>
    </w:p>
    <w:p w14:paraId="5AA6B9F0" w14:textId="77777777" w:rsidR="00370096" w:rsidRPr="0034098C" w:rsidRDefault="00370096" w:rsidP="00E835F8">
      <w:pPr>
        <w:pStyle w:val="BL"/>
      </w:pPr>
      <w:r w:rsidRPr="0034098C">
        <w:t xml:space="preserve">The main site folder </w:t>
      </w:r>
      <w:r w:rsidR="00214A2F">
        <w:t>(</w:t>
      </w:r>
      <w:r w:rsidR="005658D9">
        <w:t xml:space="preserve">the </w:t>
      </w:r>
      <w:r w:rsidR="00214A2F">
        <w:t xml:space="preserve">root folder) </w:t>
      </w:r>
      <w:r w:rsidRPr="0034098C">
        <w:t>contains all other folders and files.</w:t>
      </w:r>
    </w:p>
    <w:p w14:paraId="4938184F" w14:textId="77777777" w:rsidR="00370096" w:rsidRPr="0034098C" w:rsidRDefault="00370096" w:rsidP="00E835F8">
      <w:pPr>
        <w:pStyle w:val="BL"/>
      </w:pPr>
      <w:r w:rsidRPr="0034098C">
        <w:t>The hierarchy of pages, graphics,</w:t>
      </w:r>
      <w:r>
        <w:t xml:space="preserve"> and files</w:t>
      </w:r>
      <w:r w:rsidRPr="0034098C">
        <w:t xml:space="preserve"> </w:t>
      </w:r>
      <w:r w:rsidR="006963CB">
        <w:t>is</w:t>
      </w:r>
      <w:r w:rsidR="006963CB" w:rsidRPr="0034098C">
        <w:t xml:space="preserve"> </w:t>
      </w:r>
      <w:r w:rsidRPr="0034098C">
        <w:t>appropriate and organized.</w:t>
      </w:r>
    </w:p>
    <w:p w14:paraId="08096CAA" w14:textId="77777777" w:rsidR="00370096" w:rsidRPr="0034098C" w:rsidRDefault="00370096" w:rsidP="00E835F8">
      <w:pPr>
        <w:pStyle w:val="BL"/>
      </w:pPr>
      <w:r w:rsidRPr="0034098C">
        <w:t>All folders and files follow a consistent, proper naming convention.</w:t>
      </w:r>
    </w:p>
    <w:p w14:paraId="6C9A60B0" w14:textId="77777777" w:rsidR="00370096" w:rsidRPr="0034098C" w:rsidRDefault="00370096" w:rsidP="00E835F8">
      <w:pPr>
        <w:pStyle w:val="BL"/>
      </w:pPr>
      <w:r w:rsidRPr="0034098C">
        <w:t xml:space="preserve">All pages in </w:t>
      </w:r>
      <w:r w:rsidR="00435B53">
        <w:t>the</w:t>
      </w:r>
      <w:r w:rsidRPr="0034098C">
        <w:t xml:space="preserve"> site map are represented.</w:t>
      </w:r>
    </w:p>
    <w:p w14:paraId="797C4335" w14:textId="77777777" w:rsidR="00370096" w:rsidRDefault="00370096" w:rsidP="00E835F8">
      <w:pPr>
        <w:pStyle w:val="BL"/>
      </w:pPr>
      <w:r w:rsidRPr="0034098C">
        <w:t xml:space="preserve">The home page sits at the top level of the </w:t>
      </w:r>
      <w:r w:rsidR="00F66CA3">
        <w:t>file</w:t>
      </w:r>
      <w:r w:rsidRPr="0034098C">
        <w:t xml:space="preserve"> structure</w:t>
      </w:r>
      <w:r w:rsidR="00D1154F">
        <w:t xml:space="preserve"> and is in the root </w:t>
      </w:r>
      <w:r w:rsidR="00214A2F">
        <w:t>folder</w:t>
      </w:r>
      <w:r w:rsidRPr="0034098C">
        <w:t>.</w:t>
      </w:r>
    </w:p>
    <w:p w14:paraId="2F2B5173" w14:textId="77777777" w:rsidR="009E61E6" w:rsidRDefault="009E61E6" w:rsidP="00AE3ED8">
      <w:pPr>
        <w:pStyle w:val="BL"/>
        <w:numPr>
          <w:ilvl w:val="0"/>
          <w:numId w:val="0"/>
        </w:numPr>
        <w:ind w:left="288"/>
      </w:pPr>
    </w:p>
    <w:p w14:paraId="2BE072BC" w14:textId="77777777" w:rsidR="00C176C3" w:rsidRDefault="008947A6" w:rsidP="00C176C3">
      <w:pPr>
        <w:pStyle w:val="ResourceNo"/>
      </w:pPr>
      <w:r>
        <w:lastRenderedPageBreak/>
        <w:t>Student Resource 9.8</w:t>
      </w:r>
    </w:p>
    <w:p w14:paraId="5C9E547C" w14:textId="77777777" w:rsidR="00C176C3" w:rsidRDefault="00C176C3" w:rsidP="00C176C3">
      <w:pPr>
        <w:pStyle w:val="ResourceTitle"/>
      </w:pPr>
      <w:r w:rsidRPr="001F0662">
        <w:t xml:space="preserve">Assignment Sheet: Culminating Project </w:t>
      </w:r>
      <w:r>
        <w:t>Infrastructure</w:t>
      </w:r>
    </w:p>
    <w:p w14:paraId="411C101C" w14:textId="77777777" w:rsidR="00C176C3" w:rsidRDefault="00C176C3" w:rsidP="00C176C3">
      <w:pPr>
        <w:pStyle w:val="Instructions"/>
      </w:pPr>
      <w:r>
        <w:t>Directions: Follow the steps below to create a layout, a template, child pages, and at least one library item for your culminating project website. Be sure to read the entire assignment sheet before you begin work. Also, study the rubric your teacher gives</w:t>
      </w:r>
      <w:r w:rsidR="00A1015B">
        <w:t xml:space="preserve"> you</w:t>
      </w:r>
      <w:r>
        <w:t xml:space="preserve">, and make sure you </w:t>
      </w:r>
      <w:r w:rsidR="00316F80">
        <w:t xml:space="preserve">know </w:t>
      </w:r>
      <w:r>
        <w:t>how your work will be assessed.</w:t>
      </w:r>
    </w:p>
    <w:p w14:paraId="6CA2CDB2" w14:textId="77777777" w:rsidR="00C176C3" w:rsidRDefault="00C176C3" w:rsidP="00C176C3">
      <w:pPr>
        <w:pStyle w:val="H1"/>
      </w:pPr>
      <w:r>
        <w:t>Step 1: Create the Layout for Your Culminating Project Site</w:t>
      </w:r>
    </w:p>
    <w:p w14:paraId="3CBA2977" w14:textId="77777777" w:rsidR="00C176C3" w:rsidRDefault="00C176C3" w:rsidP="00C176C3">
      <w:pPr>
        <w:pStyle w:val="BodyText"/>
      </w:pPr>
      <w:r>
        <w:t xml:space="preserve">Use Dreamweaver to create a layout page of your culminating project site, based on the wireframe and the look and feel proposal you created for your client. The layout page you create for your culminating project site will be </w:t>
      </w:r>
      <w:proofErr w:type="gramStart"/>
      <w:r>
        <w:t>similar to</w:t>
      </w:r>
      <w:proofErr w:type="gramEnd"/>
      <w:r>
        <w:t xml:space="preserve"> the mylayout.html page you created for your sample site. When you complete your layout page, you will co</w:t>
      </w:r>
      <w:r w:rsidR="00A1015B">
        <w:t>n</w:t>
      </w:r>
      <w:r>
        <w:t xml:space="preserve">vert your layout page to a template. Follow the instructions below to create your layout page. </w:t>
      </w:r>
    </w:p>
    <w:p w14:paraId="4CD58130" w14:textId="77777777" w:rsidR="00DE7C58" w:rsidRDefault="00C176C3" w:rsidP="004166CB">
      <w:pPr>
        <w:pStyle w:val="Numbered"/>
        <w:numPr>
          <w:ilvl w:val="0"/>
          <w:numId w:val="53"/>
        </w:numPr>
      </w:pPr>
      <w:r w:rsidRPr="00316F80">
        <w:t xml:space="preserve">Open your mylayout.html page from your sample site in Dreamweaver so </w:t>
      </w:r>
      <w:r w:rsidR="00A1015B" w:rsidRPr="00316F80">
        <w:t xml:space="preserve">that </w:t>
      </w:r>
      <w:r w:rsidRPr="00316F80">
        <w:t>you can use it as a model page as you create your client</w:t>
      </w:r>
      <w:r w:rsidR="00A1015B" w:rsidRPr="00316F80">
        <w:t>’s</w:t>
      </w:r>
      <w:r w:rsidRPr="00316F80">
        <w:t xml:space="preserve"> layout page. </w:t>
      </w:r>
    </w:p>
    <w:p w14:paraId="35C9E8CD" w14:textId="77777777" w:rsidR="00DE7C58" w:rsidRDefault="00C176C3" w:rsidP="004166CB">
      <w:pPr>
        <w:pStyle w:val="Numbered"/>
      </w:pPr>
      <w:r w:rsidRPr="00316F80">
        <w:t xml:space="preserve">Use the same DW layout as your mylayout.html </w:t>
      </w:r>
      <w:proofErr w:type="gramStart"/>
      <w:r w:rsidRPr="00316F80">
        <w:t>page, or</w:t>
      </w:r>
      <w:proofErr w:type="gramEnd"/>
      <w:r w:rsidRPr="00316F80">
        <w:t xml:space="preserve"> choose another that you think is more suitable.</w:t>
      </w:r>
    </w:p>
    <w:p w14:paraId="1DF4DC90" w14:textId="77777777" w:rsidR="00DE7C58" w:rsidRDefault="00C176C3" w:rsidP="004166CB">
      <w:pPr>
        <w:pStyle w:val="Numbered"/>
      </w:pPr>
      <w:r w:rsidRPr="00316F80">
        <w:t>Name your page Client Proposal Home.</w:t>
      </w:r>
    </w:p>
    <w:p w14:paraId="55BE3CDB" w14:textId="77777777" w:rsidR="00DE7C58" w:rsidRDefault="00C176C3" w:rsidP="004166CB">
      <w:pPr>
        <w:pStyle w:val="Numbered"/>
      </w:pPr>
      <w:r w:rsidRPr="00316F80">
        <w:t>Save it in the root directory of your project website directory.</w:t>
      </w:r>
    </w:p>
    <w:p w14:paraId="7E316E67" w14:textId="77777777" w:rsidR="00DE7C58" w:rsidRDefault="00C176C3" w:rsidP="004166CB">
      <w:pPr>
        <w:pStyle w:val="Numbered"/>
      </w:pPr>
      <w:r w:rsidRPr="00316F80">
        <w:t xml:space="preserve">Remove the placeholder text in the content area of your </w:t>
      </w:r>
      <w:r w:rsidR="00DB208B">
        <w:t xml:space="preserve">new </w:t>
      </w:r>
      <w:r w:rsidRPr="00316F80">
        <w:t>DW layout page, and type in appropriate text.</w:t>
      </w:r>
    </w:p>
    <w:p w14:paraId="4965653F" w14:textId="77777777" w:rsidR="00DE7C58" w:rsidRDefault="00C176C3" w:rsidP="004166CB">
      <w:pPr>
        <w:pStyle w:val="Numbered"/>
      </w:pPr>
      <w:r w:rsidRPr="00316F80">
        <w:t>Remove the placeholder text in the footer of your DW layout page, and type in an appropriate copyright statement.</w:t>
      </w:r>
    </w:p>
    <w:p w14:paraId="51E9F73B" w14:textId="77777777" w:rsidR="00DE7C58" w:rsidRDefault="00C176C3" w:rsidP="004166CB">
      <w:pPr>
        <w:pStyle w:val="Numbered"/>
      </w:pPr>
      <w:r w:rsidRPr="00316F80">
        <w:t>Insert your client</w:t>
      </w:r>
      <w:r w:rsidR="00A1015B" w:rsidRPr="00316F80">
        <w:t>’</w:t>
      </w:r>
      <w:r w:rsidRPr="00316F80">
        <w:t>s log</w:t>
      </w:r>
      <w:r w:rsidR="00A1015B" w:rsidRPr="00316F80">
        <w:t>o</w:t>
      </w:r>
      <w:r w:rsidRPr="00316F80">
        <w:t xml:space="preserve"> in the logo block, just as you did in mylayout.html.  </w:t>
      </w:r>
    </w:p>
    <w:p w14:paraId="17BE6801" w14:textId="77777777" w:rsidR="00DE7C58" w:rsidRDefault="00C176C3" w:rsidP="004166CB">
      <w:pPr>
        <w:pStyle w:val="Numbered"/>
      </w:pPr>
      <w:r w:rsidRPr="00316F80">
        <w:t xml:space="preserve">Remove the placeholder text in the sidebar of your DW layout </w:t>
      </w:r>
      <w:proofErr w:type="gramStart"/>
      <w:r w:rsidRPr="00316F80">
        <w:t>page, and</w:t>
      </w:r>
      <w:proofErr w:type="gramEnd"/>
      <w:r w:rsidRPr="00316F80">
        <w:t xml:space="preserve"> replace it with any text or graphics you want to include in your proposal page.</w:t>
      </w:r>
    </w:p>
    <w:p w14:paraId="7EA8B278" w14:textId="77777777" w:rsidR="00DC6E50" w:rsidRDefault="00DC6E50" w:rsidP="004166CB">
      <w:pPr>
        <w:pStyle w:val="Numbered"/>
      </w:pPr>
      <w:r>
        <w:t>Move the CSS style information from your layout page to a separate CSS file.</w:t>
      </w:r>
    </w:p>
    <w:p w14:paraId="28D3AA12" w14:textId="77777777" w:rsidR="00316F80" w:rsidRDefault="00316F80" w:rsidP="00C176C3">
      <w:pPr>
        <w:pStyle w:val="BodyText"/>
        <w:rPr>
          <w:b/>
        </w:rPr>
      </w:pPr>
    </w:p>
    <w:p w14:paraId="5B302D69" w14:textId="77777777" w:rsidR="00C176C3" w:rsidRPr="00390478" w:rsidRDefault="00DE7C58" w:rsidP="00C176C3">
      <w:pPr>
        <w:pStyle w:val="BodyText"/>
        <w:rPr>
          <w:b/>
        </w:rPr>
      </w:pPr>
      <w:r w:rsidRPr="00DE7C58">
        <w:rPr>
          <w:b/>
        </w:rPr>
        <w:t>Tips:</w:t>
      </w:r>
    </w:p>
    <w:p w14:paraId="624AE9D0" w14:textId="77777777" w:rsidR="00C176C3" w:rsidRDefault="00C176C3" w:rsidP="00E835F8">
      <w:pPr>
        <w:pStyle w:val="BL"/>
      </w:pPr>
      <w:r>
        <w:t>Make sure each region of your layout page</w:t>
      </w:r>
      <w:r w:rsidRPr="0050233C">
        <w:t xml:space="preserve"> </w:t>
      </w:r>
      <w:r>
        <w:t xml:space="preserve">is a separate </w:t>
      </w:r>
      <w:r w:rsidR="00DE7C58" w:rsidRPr="00DE7C58">
        <w:rPr>
          <w:rStyle w:val="codechar"/>
        </w:rPr>
        <w:t>&lt;div&gt;</w:t>
      </w:r>
      <w:r>
        <w:t>.</w:t>
      </w:r>
    </w:p>
    <w:p w14:paraId="6EF8B424" w14:textId="77777777" w:rsidR="00C176C3" w:rsidRDefault="00C176C3" w:rsidP="00E835F8">
      <w:pPr>
        <w:pStyle w:val="BL"/>
      </w:pPr>
      <w:r>
        <w:t xml:space="preserve">Think about which regions will be locked and which regions will be editable. Add the correct content (such as logo and menu items) </w:t>
      </w:r>
      <w:r w:rsidR="00390478">
        <w:t xml:space="preserve">to </w:t>
      </w:r>
      <w:r>
        <w:t>the regions that will be locked. These will form the basis of your template.</w:t>
      </w:r>
    </w:p>
    <w:p w14:paraId="5623B247" w14:textId="77777777" w:rsidR="00C176C3" w:rsidRDefault="00C176C3" w:rsidP="00C176C3">
      <w:pPr>
        <w:pStyle w:val="H1"/>
      </w:pPr>
      <w:r>
        <w:t>Step 2: Create Your Template</w:t>
      </w:r>
    </w:p>
    <w:p w14:paraId="327B2888" w14:textId="77777777" w:rsidR="00C176C3" w:rsidRDefault="00C176C3" w:rsidP="00C176C3">
      <w:pPr>
        <w:pStyle w:val="BodyText"/>
      </w:pPr>
      <w:r>
        <w:t>Use Dreamweaver to create a template (</w:t>
      </w:r>
      <w:r w:rsidR="00316F80">
        <w:t>DWT</w:t>
      </w:r>
      <w:r>
        <w:t xml:space="preserve"> file) from your layout page. Use the same procedure you used to create a template for your sample site.</w:t>
      </w:r>
    </w:p>
    <w:p w14:paraId="39CEC1F9" w14:textId="77777777" w:rsidR="00C176C3" w:rsidRDefault="00C176C3" w:rsidP="00C176C3">
      <w:pPr>
        <w:pStyle w:val="BodyText"/>
      </w:pPr>
      <w:r>
        <w:lastRenderedPageBreak/>
        <w:t xml:space="preserve">After you create your template, check to make sure that </w:t>
      </w:r>
      <w:r w:rsidR="00316F80">
        <w:t xml:space="preserve">each </w:t>
      </w:r>
      <w:r w:rsidR="00DE7C58" w:rsidRPr="00DE7C58">
        <w:rPr>
          <w:rStyle w:val="codechar"/>
        </w:rPr>
        <w:t>&lt;div&gt;</w:t>
      </w:r>
      <w:r>
        <w:t xml:space="preserve"> that should be locked </w:t>
      </w:r>
      <w:r w:rsidR="00316F80">
        <w:t xml:space="preserve">is </w:t>
      </w:r>
      <w:r>
        <w:t xml:space="preserve">locked and </w:t>
      </w:r>
      <w:r w:rsidR="00316F80">
        <w:t xml:space="preserve">each </w:t>
      </w:r>
      <w:r w:rsidR="00DE7C58" w:rsidRPr="00DE7C58">
        <w:rPr>
          <w:rStyle w:val="codechar"/>
        </w:rPr>
        <w:t>&lt;div&gt;</w:t>
      </w:r>
      <w:r>
        <w:t xml:space="preserve"> that should be editable </w:t>
      </w:r>
      <w:r w:rsidR="00316F80">
        <w:t xml:space="preserve">is </w:t>
      </w:r>
      <w:r>
        <w:t>editable.</w:t>
      </w:r>
      <w:r w:rsidR="00DC6E50">
        <w:t xml:space="preserve"> Also make sure that your template is linked to your CSS file.</w:t>
      </w:r>
    </w:p>
    <w:p w14:paraId="4BF43BC2" w14:textId="77777777" w:rsidR="00C176C3" w:rsidRDefault="00C176C3" w:rsidP="00C176C3">
      <w:pPr>
        <w:pStyle w:val="BodyText"/>
      </w:pPr>
      <w:r>
        <w:t>When you save your template, don</w:t>
      </w:r>
      <w:r w:rsidR="00316F80">
        <w:t>’</w:t>
      </w:r>
      <w:r>
        <w:t xml:space="preserve">t forget to adhere to the file structure that you created for your site. </w:t>
      </w:r>
    </w:p>
    <w:p w14:paraId="73A55432" w14:textId="77777777" w:rsidR="00C176C3" w:rsidRDefault="00C176C3" w:rsidP="00C176C3">
      <w:pPr>
        <w:pStyle w:val="H1"/>
      </w:pPr>
      <w:r>
        <w:t>Step 3: Create Child Pages</w:t>
      </w:r>
    </w:p>
    <w:p w14:paraId="289BF063" w14:textId="77777777" w:rsidR="00C176C3" w:rsidRDefault="00C176C3" w:rsidP="00C176C3">
      <w:pPr>
        <w:pStyle w:val="BodyText"/>
      </w:pPr>
      <w:r>
        <w:t xml:space="preserve">When you are satisfied that your template is correct, create child pages for your website, following the same procedure you used to create child pages for your sample site. Look at your site map to see what child pages you will need. </w:t>
      </w:r>
    </w:p>
    <w:p w14:paraId="0161C0F0" w14:textId="77777777" w:rsidR="00DE7C58" w:rsidRDefault="00C176C3" w:rsidP="004166CB">
      <w:pPr>
        <w:pStyle w:val="Numbered"/>
        <w:numPr>
          <w:ilvl w:val="0"/>
          <w:numId w:val="50"/>
        </w:numPr>
      </w:pPr>
      <w:r>
        <w:t xml:space="preserve">Create a child page for each page on your site map. Make sure </w:t>
      </w:r>
      <w:r w:rsidR="00316F80">
        <w:t xml:space="preserve">that </w:t>
      </w:r>
      <w:r>
        <w:t xml:space="preserve">each child page is created from the template and </w:t>
      </w:r>
      <w:r w:rsidR="00316F80">
        <w:t xml:space="preserve">that each </w:t>
      </w:r>
      <w:r>
        <w:t>has the correct editable and locked regions on it.</w:t>
      </w:r>
    </w:p>
    <w:p w14:paraId="1E3368CB" w14:textId="77777777" w:rsidR="00DE7C58" w:rsidRDefault="00C176C3" w:rsidP="004166CB">
      <w:pPr>
        <w:pStyle w:val="Numbered"/>
      </w:pPr>
      <w:r>
        <w:t xml:space="preserve">You will fill in the editable content for these pages in future lessons. Right </w:t>
      </w:r>
      <w:proofErr w:type="gramStart"/>
      <w:r>
        <w:t>now</w:t>
      </w:r>
      <w:proofErr w:type="gramEnd"/>
      <w:r>
        <w:t xml:space="preserve"> you can leave all of the editable regions blank. </w:t>
      </w:r>
    </w:p>
    <w:p w14:paraId="3547F0AA" w14:textId="77777777" w:rsidR="00DE7C58" w:rsidRDefault="00C176C3" w:rsidP="004166CB">
      <w:pPr>
        <w:pStyle w:val="Numbered"/>
      </w:pPr>
      <w:r>
        <w:t xml:space="preserve">Save the child pages in the correct directory for your site. </w:t>
      </w:r>
    </w:p>
    <w:p w14:paraId="23E88296" w14:textId="77777777" w:rsidR="00DE7C58" w:rsidRDefault="00C176C3" w:rsidP="004166CB">
      <w:pPr>
        <w:pStyle w:val="Numbered"/>
      </w:pPr>
      <w:r>
        <w:t xml:space="preserve">If you </w:t>
      </w:r>
      <w:r w:rsidR="00316F80">
        <w:t xml:space="preserve">find </w:t>
      </w:r>
      <w:r>
        <w:t>anything in the template that needs to be revised to make your child pages work correctly, update your template. Then check the child pages to make sure they work correctly.</w:t>
      </w:r>
    </w:p>
    <w:p w14:paraId="29E68800" w14:textId="77777777" w:rsidR="00C176C3" w:rsidRDefault="00C176C3" w:rsidP="00C176C3">
      <w:pPr>
        <w:pStyle w:val="H1"/>
      </w:pPr>
      <w:r>
        <w:t>Step 4: Add at Least One Library Item</w:t>
      </w:r>
    </w:p>
    <w:p w14:paraId="0BFC3F7B" w14:textId="77777777" w:rsidR="00C176C3" w:rsidRDefault="00C176C3" w:rsidP="00C176C3">
      <w:pPr>
        <w:pStyle w:val="BodyText"/>
      </w:pPr>
      <w:r>
        <w:t xml:space="preserve">Take a close look at </w:t>
      </w:r>
      <w:proofErr w:type="gramStart"/>
      <w:r>
        <w:t>all of</w:t>
      </w:r>
      <w:proofErr w:type="gramEnd"/>
      <w:r>
        <w:t xml:space="preserve"> your child pages and </w:t>
      </w:r>
      <w:r w:rsidR="00316F80">
        <w:t xml:space="preserve">figure out how </w:t>
      </w:r>
      <w:r>
        <w:t xml:space="preserve">at least one </w:t>
      </w:r>
      <w:r w:rsidR="00316F80">
        <w:t>l</w:t>
      </w:r>
      <w:r>
        <w:t xml:space="preserve">ibrary item would enhance the way your website works. Create the library item following the same procedure you used to create </w:t>
      </w:r>
      <w:r w:rsidR="00316F80">
        <w:t>a l</w:t>
      </w:r>
      <w:r>
        <w:t xml:space="preserve">ibrary item for your sample </w:t>
      </w:r>
      <w:proofErr w:type="gramStart"/>
      <w:r>
        <w:t>site, and</w:t>
      </w:r>
      <w:proofErr w:type="gramEnd"/>
      <w:r>
        <w:t xml:space="preserve"> use the </w:t>
      </w:r>
      <w:r w:rsidR="00316F80">
        <w:t>l</w:t>
      </w:r>
      <w:r>
        <w:t xml:space="preserve">ibrary item in the appropriate region of your pages. </w:t>
      </w:r>
    </w:p>
    <w:p w14:paraId="671C1AD9" w14:textId="77777777" w:rsidR="00C176C3" w:rsidRDefault="00C176C3" w:rsidP="00C176C3">
      <w:pPr>
        <w:pStyle w:val="H1"/>
      </w:pPr>
      <w:r>
        <w:t>Step 5: Test Your Work</w:t>
      </w:r>
    </w:p>
    <w:p w14:paraId="3C3EF221" w14:textId="77777777" w:rsidR="00C176C3" w:rsidRDefault="00C176C3" w:rsidP="00C176C3">
      <w:pPr>
        <w:pStyle w:val="BodyText"/>
      </w:pPr>
      <w:r>
        <w:t>Have all members of your group test your pages against the following checklist to make sure the</w:t>
      </w:r>
      <w:r w:rsidR="00A62688">
        <w:t>y</w:t>
      </w:r>
      <w:r>
        <w:t xml:space="preserve"> work correctly, and then make any necessary revisions:</w:t>
      </w:r>
    </w:p>
    <w:p w14:paraId="55DB9E60" w14:textId="77777777" w:rsidR="00C176C3" w:rsidRDefault="00C176C3" w:rsidP="00E835F8">
      <w:pPr>
        <w:pStyle w:val="BL"/>
      </w:pPr>
      <w:r>
        <w:t>There is an index.html page for the home page of your site.</w:t>
      </w:r>
    </w:p>
    <w:p w14:paraId="6557A02A" w14:textId="77777777" w:rsidR="00DC6E50" w:rsidRDefault="00DC6E50" w:rsidP="00E835F8">
      <w:pPr>
        <w:pStyle w:val="BL"/>
      </w:pPr>
      <w:r>
        <w:t>The template is linked to a CSS file.</w:t>
      </w:r>
    </w:p>
    <w:p w14:paraId="6DA85C8C" w14:textId="77777777" w:rsidR="00C176C3" w:rsidRDefault="00C176C3" w:rsidP="00E835F8">
      <w:pPr>
        <w:pStyle w:val="BL"/>
      </w:pPr>
      <w:r>
        <w:t>There is a child page for every page indicated in the site map.</w:t>
      </w:r>
    </w:p>
    <w:p w14:paraId="6EF35946" w14:textId="77777777" w:rsidR="00C176C3" w:rsidRDefault="00C176C3" w:rsidP="00E835F8">
      <w:pPr>
        <w:pStyle w:val="BL"/>
      </w:pPr>
      <w:r>
        <w:t>All child pages are connected to the template.</w:t>
      </w:r>
    </w:p>
    <w:p w14:paraId="08B4BA5C" w14:textId="77777777" w:rsidR="00C176C3" w:rsidRDefault="00C176C3" w:rsidP="00E835F8">
      <w:pPr>
        <w:pStyle w:val="BL"/>
      </w:pPr>
      <w:r>
        <w:t>All pages are named correctly and in the correct folder in the site directory.</w:t>
      </w:r>
    </w:p>
    <w:p w14:paraId="185E0C81" w14:textId="77777777" w:rsidR="00C176C3" w:rsidRDefault="00C176C3" w:rsidP="00E835F8">
      <w:pPr>
        <w:pStyle w:val="BL"/>
      </w:pPr>
      <w:r>
        <w:t>All pages open correctly and display the correct information on the correct part of the page.</w:t>
      </w:r>
    </w:p>
    <w:p w14:paraId="6B12635D" w14:textId="77777777" w:rsidR="00C176C3" w:rsidRDefault="00C176C3" w:rsidP="00E835F8">
      <w:pPr>
        <w:pStyle w:val="BL"/>
      </w:pPr>
      <w:r>
        <w:t>All menus work correctly.</w:t>
      </w:r>
    </w:p>
    <w:p w14:paraId="3B7AD0F6" w14:textId="77777777" w:rsidR="00C176C3" w:rsidRDefault="00C176C3" w:rsidP="00E835F8">
      <w:pPr>
        <w:pStyle w:val="BL"/>
      </w:pPr>
      <w:r>
        <w:t xml:space="preserve">All </w:t>
      </w:r>
      <w:r w:rsidR="00A62688">
        <w:t>l</w:t>
      </w:r>
      <w:r>
        <w:t>ibrary items work correctly.</w:t>
      </w:r>
    </w:p>
    <w:p w14:paraId="71AF2FAD" w14:textId="77777777" w:rsidR="00C176C3" w:rsidRDefault="00C176C3" w:rsidP="00E835F8">
      <w:pPr>
        <w:pStyle w:val="BL"/>
      </w:pPr>
      <w:r>
        <w:t xml:space="preserve">All spelling and grammar </w:t>
      </w:r>
      <w:proofErr w:type="gramStart"/>
      <w:r>
        <w:t>is</w:t>
      </w:r>
      <w:proofErr w:type="gramEnd"/>
      <w:r>
        <w:t xml:space="preserve"> correct.</w:t>
      </w:r>
    </w:p>
    <w:p w14:paraId="2B4A4CBB" w14:textId="77777777" w:rsidR="00CA009E" w:rsidRDefault="00CA009E" w:rsidP="00DE7C58">
      <w:pPr>
        <w:pStyle w:val="BodyText"/>
      </w:pPr>
    </w:p>
    <w:p w14:paraId="6732B4D1" w14:textId="77777777" w:rsidR="00DE7C58" w:rsidRDefault="00C176C3" w:rsidP="00DE7C58">
      <w:pPr>
        <w:pStyle w:val="BodyText"/>
      </w:pPr>
      <w:r>
        <w:t>Make sure that your site infrastructure meets all criteria on the rubric before you submit it for assessment.</w:t>
      </w:r>
    </w:p>
    <w:sectPr w:rsidR="00DE7C58" w:rsidSect="00F76254">
      <w:headerReference w:type="even" r:id="rId45"/>
      <w:headerReference w:type="default" r:id="rId46"/>
      <w:footerReference w:type="even" r:id="rId47"/>
      <w:footerReference w:type="default" r:id="rId48"/>
      <w:headerReference w:type="first" r:id="rId49"/>
      <w:footerReference w:type="first" r:id="rId5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7C8D30" w14:textId="77777777" w:rsidR="00BA1E3C" w:rsidRDefault="00BA1E3C">
      <w:r>
        <w:separator/>
      </w:r>
    </w:p>
  </w:endnote>
  <w:endnote w:type="continuationSeparator" w:id="0">
    <w:p w14:paraId="7E60C3E6" w14:textId="77777777" w:rsidR="00BA1E3C" w:rsidRDefault="00BA1E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tarSymbol">
    <w:panose1 w:val="00000000000000000000"/>
    <w:charset w:val="4D"/>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venirLT-Heavy">
    <w:altName w:val="Times New Roman"/>
    <w:panose1 w:val="00000000000000000000"/>
    <w:charset w:val="4D"/>
    <w:family w:val="auto"/>
    <w:notTrueType/>
    <w:pitch w:val="default"/>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EE2A47" w14:textId="77777777" w:rsidR="00F76254" w:rsidRDefault="00F7625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A6A0CB" w14:textId="453DBB7E" w:rsidR="00C031B8" w:rsidRPr="00F76254" w:rsidRDefault="00F76254" w:rsidP="00F76254">
    <w:pPr>
      <w:pStyle w:val="Footer"/>
      <w:tabs>
        <w:tab w:val="left" w:pos="0"/>
      </w:tabs>
      <w:jc w:val="center"/>
      <w:rPr>
        <w:rFonts w:asciiTheme="minorHAnsi" w:hAnsiTheme="minorHAnsi" w:cstheme="minorHAnsi"/>
        <w:sz w:val="20"/>
        <w:szCs w:val="20"/>
      </w:rPr>
    </w:pPr>
    <w:bookmarkStart w:id="0" w:name="_Hlk78478797"/>
    <w:bookmarkStart w:id="1" w:name="_Hlk78478798"/>
    <w:bookmarkStart w:id="2" w:name="_Hlk78479050"/>
    <w:r w:rsidRPr="00A17B29">
      <w:rPr>
        <w:rFonts w:asciiTheme="minorHAnsi" w:hAnsiTheme="minorHAnsi" w:cstheme="minorHAnsi"/>
        <w:sz w:val="20"/>
        <w:szCs w:val="20"/>
      </w:rPr>
      <w:t>Copyright ©. All rights reserved</w:t>
    </w:r>
    <w:r w:rsidRPr="00A17B29">
      <w:rPr>
        <w:rFonts w:asciiTheme="minorHAnsi" w:hAnsiTheme="minorHAnsi" w:cstheme="minorHAnsi"/>
        <w:sz w:val="20"/>
        <w:szCs w:val="20"/>
      </w:rPr>
      <w:tab/>
    </w:r>
    <w:r w:rsidRPr="00A17B29">
      <w:rPr>
        <w:rStyle w:val="PageNumber"/>
        <w:rFonts w:asciiTheme="minorHAnsi" w:hAnsiTheme="minorHAnsi" w:cstheme="minorHAnsi"/>
        <w:sz w:val="20"/>
        <w:szCs w:val="20"/>
      </w:rPr>
      <w:fldChar w:fldCharType="begin"/>
    </w:r>
    <w:r w:rsidRPr="00A17B29">
      <w:rPr>
        <w:rStyle w:val="PageNumber"/>
        <w:rFonts w:asciiTheme="minorHAnsi" w:hAnsiTheme="minorHAnsi" w:cstheme="minorHAnsi"/>
        <w:sz w:val="20"/>
        <w:szCs w:val="20"/>
      </w:rPr>
      <w:instrText xml:space="preserve"> PAGE </w:instrText>
    </w:r>
    <w:r w:rsidRPr="00A17B29">
      <w:rPr>
        <w:rStyle w:val="PageNumber"/>
        <w:rFonts w:asciiTheme="minorHAnsi" w:hAnsiTheme="minorHAnsi" w:cstheme="minorHAnsi"/>
        <w:sz w:val="20"/>
        <w:szCs w:val="20"/>
      </w:rPr>
      <w:fldChar w:fldCharType="separate"/>
    </w:r>
    <w:r>
      <w:rPr>
        <w:rStyle w:val="PageNumber"/>
        <w:rFonts w:cstheme="minorHAnsi"/>
        <w:sz w:val="20"/>
        <w:szCs w:val="20"/>
      </w:rPr>
      <w:t>1</w:t>
    </w:r>
    <w:r w:rsidRPr="00A17B29">
      <w:rPr>
        <w:rStyle w:val="PageNumber"/>
        <w:rFonts w:asciiTheme="minorHAnsi" w:hAnsiTheme="minorHAnsi" w:cstheme="minorHAnsi"/>
        <w:sz w:val="20"/>
        <w:szCs w:val="20"/>
      </w:rPr>
      <w:fldChar w:fldCharType="end"/>
    </w:r>
    <w:r w:rsidRPr="00A17B29">
      <w:rPr>
        <w:rStyle w:val="PageNumber"/>
        <w:rFonts w:asciiTheme="minorHAnsi" w:hAnsiTheme="minorHAnsi" w:cstheme="minorHAnsi"/>
        <w:sz w:val="20"/>
        <w:szCs w:val="20"/>
      </w:rPr>
      <w:tab/>
    </w:r>
    <w:r w:rsidRPr="00A17B29">
      <w:rPr>
        <w:rFonts w:asciiTheme="minorHAnsi" w:hAnsiTheme="minorHAnsi" w:cstheme="minorHAnsi"/>
        <w:b/>
        <w:bCs/>
        <w:color w:val="00B050"/>
        <w:sz w:val="20"/>
        <w:szCs w:val="20"/>
        <w:shd w:val="clear" w:color="auto" w:fill="FFFFFF" w:themeFill="background1"/>
      </w:rPr>
      <w:t>NAF 2021</w:t>
    </w:r>
    <w:bookmarkEnd w:id="0"/>
    <w:bookmarkEnd w:id="1"/>
    <w:bookmarkEnd w:id="2"/>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185124" w14:textId="379FC217" w:rsidR="00C031B8" w:rsidRPr="00183F3F" w:rsidRDefault="00C031B8" w:rsidP="00784021">
    <w:pPr>
      <w:pStyle w:val="Footer"/>
    </w:pPr>
    <w:r>
      <w:t>Copyright © 2008–</w:t>
    </w:r>
    <w:r w:rsidR="001B2A88">
      <w:t>2016 NAF</w:t>
    </w:r>
    <w:r>
      <w:t>.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63FD15" w14:textId="77777777" w:rsidR="00BA1E3C" w:rsidRDefault="00BA1E3C">
      <w:r>
        <w:separator/>
      </w:r>
    </w:p>
  </w:footnote>
  <w:footnote w:type="continuationSeparator" w:id="0">
    <w:p w14:paraId="08D14F44" w14:textId="77777777" w:rsidR="00BA1E3C" w:rsidRDefault="00BA1E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56203D" w14:textId="77777777" w:rsidR="00F76254" w:rsidRDefault="00F7625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179D37" w14:textId="77777777" w:rsidR="00C031B8" w:rsidRPr="0016704E" w:rsidRDefault="00C031B8" w:rsidP="00784021">
    <w:pPr>
      <w:pStyle w:val="Headers"/>
    </w:pPr>
    <w:r>
      <w:rPr>
        <w:b/>
      </w:rPr>
      <w:t xml:space="preserve">AOIT Web Design </w:t>
    </w:r>
  </w:p>
  <w:p w14:paraId="28F7189E" w14:textId="77777777" w:rsidR="00C031B8" w:rsidRPr="00B546F5" w:rsidRDefault="00C031B8" w:rsidP="00784021">
    <w:pPr>
      <w:pStyle w:val="Headers"/>
      <w:rPr>
        <w:b/>
      </w:rPr>
    </w:pPr>
    <w:r>
      <w:rPr>
        <w:b/>
      </w:rPr>
      <w:t>Lesson 9</w:t>
    </w:r>
    <w:r w:rsidRPr="0016704E">
      <w:rPr>
        <w:b/>
      </w:rPr>
      <w:t xml:space="preserve"> </w:t>
    </w:r>
    <w:r w:rsidRPr="00032986">
      <w:t>Using Development Tools and Techniques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DD48C5" w14:textId="77777777" w:rsidR="00F76254" w:rsidRDefault="00F7625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620E2AF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Wingdings" w:hAnsi="Wingdings"/>
        <w:sz w:val="18"/>
      </w:rPr>
    </w:lvl>
    <w:lvl w:ilvl="1">
      <w:start w:val="1"/>
      <w:numFmt w:val="bullet"/>
      <w:lvlText w:val=""/>
      <w:lvlJc w:val="left"/>
      <w:pPr>
        <w:tabs>
          <w:tab w:val="num" w:pos="1080"/>
        </w:tabs>
        <w:ind w:left="1080" w:hanging="360"/>
      </w:pPr>
      <w:rPr>
        <w:rFonts w:ascii="Wingdings 2" w:hAnsi="Wingdings 2"/>
        <w:sz w:val="18"/>
      </w:rPr>
    </w:lvl>
    <w:lvl w:ilvl="2">
      <w:start w:val="1"/>
      <w:numFmt w:val="bullet"/>
      <w:lvlText w:val="■"/>
      <w:lvlJc w:val="left"/>
      <w:pPr>
        <w:tabs>
          <w:tab w:val="num" w:pos="1440"/>
        </w:tabs>
        <w:ind w:left="1440" w:hanging="360"/>
      </w:pPr>
      <w:rPr>
        <w:rFonts w:ascii="StarSymbol" w:hAnsi="StarSymbol"/>
        <w:sz w:val="18"/>
      </w:rPr>
    </w:lvl>
    <w:lvl w:ilvl="3">
      <w:start w:val="1"/>
      <w:numFmt w:val="bullet"/>
      <w:lvlText w:val=""/>
      <w:lvlJc w:val="left"/>
      <w:pPr>
        <w:tabs>
          <w:tab w:val="num" w:pos="1800"/>
        </w:tabs>
        <w:ind w:left="1800" w:hanging="360"/>
      </w:pPr>
      <w:rPr>
        <w:rFonts w:ascii="Wingdings" w:hAnsi="Wingdings"/>
        <w:sz w:val="18"/>
      </w:rPr>
    </w:lvl>
    <w:lvl w:ilvl="4">
      <w:start w:val="1"/>
      <w:numFmt w:val="bullet"/>
      <w:lvlText w:val=""/>
      <w:lvlJc w:val="left"/>
      <w:pPr>
        <w:tabs>
          <w:tab w:val="num" w:pos="2160"/>
        </w:tabs>
        <w:ind w:left="2160" w:hanging="360"/>
      </w:pPr>
      <w:rPr>
        <w:rFonts w:ascii="Wingdings 2" w:hAnsi="Wingdings 2"/>
        <w:sz w:val="18"/>
      </w:rPr>
    </w:lvl>
    <w:lvl w:ilvl="5">
      <w:start w:val="1"/>
      <w:numFmt w:val="bullet"/>
      <w:lvlText w:val="■"/>
      <w:lvlJc w:val="left"/>
      <w:pPr>
        <w:tabs>
          <w:tab w:val="num" w:pos="2520"/>
        </w:tabs>
        <w:ind w:left="2520" w:hanging="360"/>
      </w:pPr>
      <w:rPr>
        <w:rFonts w:ascii="StarSymbol" w:hAnsi="StarSymbol"/>
        <w:sz w:val="18"/>
      </w:rPr>
    </w:lvl>
    <w:lvl w:ilvl="6">
      <w:start w:val="1"/>
      <w:numFmt w:val="bullet"/>
      <w:lvlText w:val=""/>
      <w:lvlJc w:val="left"/>
      <w:pPr>
        <w:tabs>
          <w:tab w:val="num" w:pos="2880"/>
        </w:tabs>
        <w:ind w:left="2880" w:hanging="360"/>
      </w:pPr>
      <w:rPr>
        <w:rFonts w:ascii="Wingdings" w:hAnsi="Wingdings"/>
        <w:sz w:val="18"/>
      </w:rPr>
    </w:lvl>
    <w:lvl w:ilvl="7">
      <w:start w:val="1"/>
      <w:numFmt w:val="bullet"/>
      <w:lvlText w:val=""/>
      <w:lvlJc w:val="left"/>
      <w:pPr>
        <w:tabs>
          <w:tab w:val="num" w:pos="3240"/>
        </w:tabs>
        <w:ind w:left="3240" w:hanging="360"/>
      </w:pPr>
      <w:rPr>
        <w:rFonts w:ascii="Wingdings 2" w:hAnsi="Wingdings 2"/>
        <w:sz w:val="18"/>
      </w:rPr>
    </w:lvl>
    <w:lvl w:ilvl="8">
      <w:start w:val="1"/>
      <w:numFmt w:val="bullet"/>
      <w:lvlText w:val="■"/>
      <w:lvlJc w:val="left"/>
      <w:pPr>
        <w:tabs>
          <w:tab w:val="num" w:pos="3600"/>
        </w:tabs>
        <w:ind w:left="3600" w:hanging="360"/>
      </w:pPr>
      <w:rPr>
        <w:rFonts w:ascii="StarSymbol" w:hAnsi="StarSymbol"/>
        <w:sz w:val="18"/>
      </w:rPr>
    </w:lvl>
  </w:abstractNum>
  <w:abstractNum w:abstractNumId="2" w15:restartNumberingAfterBreak="0">
    <w:nsid w:val="00881971"/>
    <w:multiLevelType w:val="hybridMultilevel"/>
    <w:tmpl w:val="409C031C"/>
    <w:lvl w:ilvl="0" w:tplc="83084D18">
      <w:start w:val="1"/>
      <w:numFmt w:val="bullet"/>
      <w:lvlText w:val=""/>
      <w:lvlJc w:val="left"/>
      <w:pPr>
        <w:ind w:left="4860" w:hanging="360"/>
      </w:pPr>
      <w:rPr>
        <w:rFonts w:ascii="Symbol" w:hAnsi="Symbol" w:hint="default"/>
      </w:rPr>
    </w:lvl>
    <w:lvl w:ilvl="1" w:tplc="8EFA6DD4">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3081A"/>
    <w:multiLevelType w:val="hybridMultilevel"/>
    <w:tmpl w:val="A3F228A2"/>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C56489"/>
    <w:multiLevelType w:val="hybridMultilevel"/>
    <w:tmpl w:val="80AA88B4"/>
    <w:lvl w:ilvl="0" w:tplc="00010409">
      <w:start w:val="1"/>
      <w:numFmt w:v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EEE7848"/>
    <w:multiLevelType w:val="hybridMultilevel"/>
    <w:tmpl w:val="6CC0643A"/>
    <w:lvl w:ilvl="0" w:tplc="EA6A753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15:restartNumberingAfterBreak="0">
    <w:nsid w:val="124A6356"/>
    <w:multiLevelType w:val="hybridMultilevel"/>
    <w:tmpl w:val="411C1C6A"/>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7" w15:restartNumberingAfterBreak="0">
    <w:nsid w:val="158F433F"/>
    <w:multiLevelType w:val="hybridMultilevel"/>
    <w:tmpl w:val="6B506810"/>
    <w:lvl w:ilvl="0" w:tplc="A5624F44">
      <w:start w:val="1"/>
      <w:numFmt w:val="bullet"/>
      <w:pStyle w:val="BL"/>
      <w:lvlText w:val=""/>
      <w:lvlJc w:val="left"/>
      <w:pPr>
        <w:tabs>
          <w:tab w:val="num" w:pos="1080"/>
        </w:tabs>
        <w:ind w:left="1080" w:hanging="360"/>
      </w:pPr>
      <w:rPr>
        <w:rFonts w:ascii="Symbol" w:hAnsi="Symbol" w:hint="default"/>
      </w:rPr>
    </w:lvl>
    <w:lvl w:ilvl="1" w:tplc="1212B224">
      <w:start w:val="1"/>
      <w:numFmt w:val="bullet"/>
      <w:pStyle w:val="BL-sub"/>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176D684C"/>
    <w:multiLevelType w:val="hybridMultilevel"/>
    <w:tmpl w:val="F43AD5D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17B05DB2"/>
    <w:multiLevelType w:val="multilevel"/>
    <w:tmpl w:val="2A382C4E"/>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800"/>
        </w:tabs>
        <w:ind w:left="1800" w:hanging="360"/>
      </w:pPr>
      <w:rPr>
        <w:rFonts w:ascii="Courier New" w:hAnsi="Courier New" w:hint="default"/>
      </w:rPr>
    </w:lvl>
    <w:lvl w:ilvl="2">
      <w:start w:val="1"/>
      <w:numFmt w:val="bullet"/>
      <w:lvlText w:val=""/>
      <w:lvlJc w:val="left"/>
      <w:pPr>
        <w:tabs>
          <w:tab w:val="num" w:pos="2520"/>
        </w:tabs>
        <w:ind w:left="2520" w:hanging="360"/>
      </w:pPr>
      <w:rPr>
        <w:rFonts w:ascii="Wingdings" w:hAnsi="Wingdings" w:hint="default"/>
      </w:rPr>
    </w:lvl>
    <w:lvl w:ilvl="3">
      <w:start w:val="1"/>
      <w:numFmt w:val="bullet"/>
      <w:lvlText w:val=""/>
      <w:lvlJc w:val="left"/>
      <w:pPr>
        <w:tabs>
          <w:tab w:val="num" w:pos="3240"/>
        </w:tabs>
        <w:ind w:left="3240" w:hanging="360"/>
      </w:pPr>
      <w:rPr>
        <w:rFonts w:ascii="Symbol" w:hAnsi="Symbol" w:hint="default"/>
      </w:rPr>
    </w:lvl>
    <w:lvl w:ilvl="4">
      <w:start w:val="1"/>
      <w:numFmt w:val="bullet"/>
      <w:lvlText w:val="o"/>
      <w:lvlJc w:val="left"/>
      <w:pPr>
        <w:tabs>
          <w:tab w:val="num" w:pos="3960"/>
        </w:tabs>
        <w:ind w:left="3960" w:hanging="360"/>
      </w:pPr>
      <w:rPr>
        <w:rFonts w:ascii="Courier New" w:hAnsi="Courier New" w:hint="default"/>
      </w:rPr>
    </w:lvl>
    <w:lvl w:ilvl="5">
      <w:start w:val="1"/>
      <w:numFmt w:val="bullet"/>
      <w:lvlText w:val=""/>
      <w:lvlJc w:val="left"/>
      <w:pPr>
        <w:tabs>
          <w:tab w:val="num" w:pos="4680"/>
        </w:tabs>
        <w:ind w:left="4680" w:hanging="360"/>
      </w:pPr>
      <w:rPr>
        <w:rFonts w:ascii="Wingdings" w:hAnsi="Wingdings" w:hint="default"/>
      </w:rPr>
    </w:lvl>
    <w:lvl w:ilvl="6">
      <w:start w:val="1"/>
      <w:numFmt w:val="bullet"/>
      <w:lvlText w:val=""/>
      <w:lvlJc w:val="left"/>
      <w:pPr>
        <w:tabs>
          <w:tab w:val="num" w:pos="5400"/>
        </w:tabs>
        <w:ind w:left="5400" w:hanging="360"/>
      </w:pPr>
      <w:rPr>
        <w:rFonts w:ascii="Symbol" w:hAnsi="Symbol" w:hint="default"/>
      </w:rPr>
    </w:lvl>
    <w:lvl w:ilvl="7">
      <w:start w:val="1"/>
      <w:numFmt w:val="bullet"/>
      <w:lvlText w:val="o"/>
      <w:lvlJc w:val="left"/>
      <w:pPr>
        <w:tabs>
          <w:tab w:val="num" w:pos="6120"/>
        </w:tabs>
        <w:ind w:left="6120" w:hanging="360"/>
      </w:pPr>
      <w:rPr>
        <w:rFonts w:ascii="Courier New" w:hAnsi="Courier New" w:hint="default"/>
      </w:rPr>
    </w:lvl>
    <w:lvl w:ilvl="8">
      <w:start w:val="1"/>
      <w:numFmt w:val="bullet"/>
      <w:lvlText w:val=""/>
      <w:lvlJc w:val="left"/>
      <w:pPr>
        <w:tabs>
          <w:tab w:val="num" w:pos="6840"/>
        </w:tabs>
        <w:ind w:left="6840" w:hanging="360"/>
      </w:pPr>
      <w:rPr>
        <w:rFonts w:ascii="Wingdings" w:hAnsi="Wingdings" w:hint="default"/>
      </w:rPr>
    </w:lvl>
  </w:abstractNum>
  <w:abstractNum w:abstractNumId="10" w15:restartNumberingAfterBreak="0">
    <w:nsid w:val="1A1C6106"/>
    <w:multiLevelType w:val="hybridMultilevel"/>
    <w:tmpl w:val="F5288136"/>
    <w:lvl w:ilvl="0" w:tplc="04090001">
      <w:start w:val="1"/>
      <w:numFmt w:val="bullet"/>
      <w:lvlText w:val=""/>
      <w:lvlJc w:val="left"/>
      <w:pPr>
        <w:ind w:left="1008" w:hanging="360"/>
      </w:pPr>
      <w:rPr>
        <w:rFonts w:ascii="Symbol" w:hAnsi="Symbol" w:hint="default"/>
      </w:rPr>
    </w:lvl>
    <w:lvl w:ilvl="1" w:tplc="04090003">
      <w:start w:val="1"/>
      <w:numFmt w:val="bullet"/>
      <w:lvlText w:val="o"/>
      <w:lvlJc w:val="left"/>
      <w:pPr>
        <w:ind w:left="1728" w:hanging="360"/>
      </w:pPr>
      <w:rPr>
        <w:rFonts w:ascii="Courier New" w:hAnsi="Courier New" w:cs="Courier New" w:hint="default"/>
      </w:rPr>
    </w:lvl>
    <w:lvl w:ilvl="2" w:tplc="04090005" w:tentative="1">
      <w:start w:val="1"/>
      <w:numFmt w:val="bullet"/>
      <w:lvlText w:val=""/>
      <w:lvlJc w:val="left"/>
      <w:pPr>
        <w:ind w:left="2448" w:hanging="360"/>
      </w:pPr>
      <w:rPr>
        <w:rFonts w:ascii="Wingdings" w:hAnsi="Wingdings" w:hint="default"/>
      </w:rPr>
    </w:lvl>
    <w:lvl w:ilvl="3" w:tplc="04090001" w:tentative="1">
      <w:start w:val="1"/>
      <w:numFmt w:val="bullet"/>
      <w:lvlText w:val=""/>
      <w:lvlJc w:val="left"/>
      <w:pPr>
        <w:ind w:left="3168" w:hanging="360"/>
      </w:pPr>
      <w:rPr>
        <w:rFonts w:ascii="Symbol" w:hAnsi="Symbol" w:hint="default"/>
      </w:rPr>
    </w:lvl>
    <w:lvl w:ilvl="4" w:tplc="04090003" w:tentative="1">
      <w:start w:val="1"/>
      <w:numFmt w:val="bullet"/>
      <w:lvlText w:val="o"/>
      <w:lvlJc w:val="left"/>
      <w:pPr>
        <w:ind w:left="3888" w:hanging="360"/>
      </w:pPr>
      <w:rPr>
        <w:rFonts w:ascii="Courier New" w:hAnsi="Courier New" w:cs="Courier New" w:hint="default"/>
      </w:rPr>
    </w:lvl>
    <w:lvl w:ilvl="5" w:tplc="04090005" w:tentative="1">
      <w:start w:val="1"/>
      <w:numFmt w:val="bullet"/>
      <w:lvlText w:val=""/>
      <w:lvlJc w:val="left"/>
      <w:pPr>
        <w:ind w:left="4608" w:hanging="360"/>
      </w:pPr>
      <w:rPr>
        <w:rFonts w:ascii="Wingdings" w:hAnsi="Wingdings" w:hint="default"/>
      </w:rPr>
    </w:lvl>
    <w:lvl w:ilvl="6" w:tplc="04090001" w:tentative="1">
      <w:start w:val="1"/>
      <w:numFmt w:val="bullet"/>
      <w:lvlText w:val=""/>
      <w:lvlJc w:val="left"/>
      <w:pPr>
        <w:ind w:left="5328" w:hanging="360"/>
      </w:pPr>
      <w:rPr>
        <w:rFonts w:ascii="Symbol" w:hAnsi="Symbol" w:hint="default"/>
      </w:rPr>
    </w:lvl>
    <w:lvl w:ilvl="7" w:tplc="04090003" w:tentative="1">
      <w:start w:val="1"/>
      <w:numFmt w:val="bullet"/>
      <w:lvlText w:val="o"/>
      <w:lvlJc w:val="left"/>
      <w:pPr>
        <w:ind w:left="6048" w:hanging="360"/>
      </w:pPr>
      <w:rPr>
        <w:rFonts w:ascii="Courier New" w:hAnsi="Courier New" w:cs="Courier New" w:hint="default"/>
      </w:rPr>
    </w:lvl>
    <w:lvl w:ilvl="8" w:tplc="04090005" w:tentative="1">
      <w:start w:val="1"/>
      <w:numFmt w:val="bullet"/>
      <w:lvlText w:val=""/>
      <w:lvlJc w:val="left"/>
      <w:pPr>
        <w:ind w:left="6768" w:hanging="360"/>
      </w:pPr>
      <w:rPr>
        <w:rFonts w:ascii="Wingdings" w:hAnsi="Wingdings" w:hint="default"/>
      </w:rPr>
    </w:lvl>
  </w:abstractNum>
  <w:abstractNum w:abstractNumId="11" w15:restartNumberingAfterBreak="0">
    <w:nsid w:val="1A700013"/>
    <w:multiLevelType w:val="hybridMultilevel"/>
    <w:tmpl w:val="F25C72E0"/>
    <w:lvl w:ilvl="0" w:tplc="0409000F">
      <w:start w:val="1"/>
      <w:numFmt w:val="decimal"/>
      <w:lvlText w:val="%1."/>
      <w:lvlJc w:val="left"/>
      <w:pPr>
        <w:tabs>
          <w:tab w:val="num" w:pos="720"/>
        </w:tabs>
        <w:ind w:left="720" w:hanging="360"/>
      </w:pPr>
      <w:rPr>
        <w:rFonts w:cs="Times New Roman"/>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2" w15:restartNumberingAfterBreak="0">
    <w:nsid w:val="27E12C51"/>
    <w:multiLevelType w:val="hybridMultilevel"/>
    <w:tmpl w:val="BFD608AC"/>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D990D33"/>
    <w:multiLevelType w:val="hybridMultilevel"/>
    <w:tmpl w:val="0E92575C"/>
    <w:lvl w:ilvl="0" w:tplc="919EDC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37E2703"/>
    <w:multiLevelType w:val="hybridMultilevel"/>
    <w:tmpl w:val="CDB64E9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3A811DC1"/>
    <w:multiLevelType w:val="multilevel"/>
    <w:tmpl w:val="34200728"/>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6" w15:restartNumberingAfterBreak="0">
    <w:nsid w:val="3D4704DC"/>
    <w:multiLevelType w:val="multilevel"/>
    <w:tmpl w:val="5AD0783C"/>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7" w15:restartNumberingAfterBreak="0">
    <w:nsid w:val="3E4932EB"/>
    <w:multiLevelType w:val="multilevel"/>
    <w:tmpl w:val="85AE037A"/>
    <w:lvl w:ilvl="0">
      <w:start w:val="1"/>
      <w:numFmt w:val="decimal"/>
      <w:lvlText w:val="%1."/>
      <w:lvlJc w:val="left"/>
      <w:pPr>
        <w:tabs>
          <w:tab w:val="num" w:pos="630"/>
        </w:tabs>
        <w:ind w:left="63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8" w15:restartNumberingAfterBreak="0">
    <w:nsid w:val="41A63E09"/>
    <w:multiLevelType w:val="hybridMultilevel"/>
    <w:tmpl w:val="5296CB0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41F4715C"/>
    <w:multiLevelType w:val="hybridMultilevel"/>
    <w:tmpl w:val="9B2C82EA"/>
    <w:lvl w:ilvl="0" w:tplc="E500F662">
      <w:start w:val="1"/>
      <w:numFmt w:val="decimal"/>
      <w:pStyle w:val="Numbered"/>
      <w:lvlText w:val="%1."/>
      <w:lvlJc w:val="left"/>
      <w:pPr>
        <w:tabs>
          <w:tab w:val="num" w:pos="630"/>
        </w:tabs>
        <w:ind w:left="630" w:hanging="360"/>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15:restartNumberingAfterBreak="0">
    <w:nsid w:val="47CE70D0"/>
    <w:multiLevelType w:val="hybridMultilevel"/>
    <w:tmpl w:val="77707808"/>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4B170250"/>
    <w:multiLevelType w:val="hybridMultilevel"/>
    <w:tmpl w:val="C6148C2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50E82A0F"/>
    <w:multiLevelType w:val="hybridMultilevel"/>
    <w:tmpl w:val="60C4B6D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AB33CC0"/>
    <w:multiLevelType w:val="hybridMultilevel"/>
    <w:tmpl w:val="172679A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F365843"/>
    <w:multiLevelType w:val="hybridMultilevel"/>
    <w:tmpl w:val="6D9C6918"/>
    <w:lvl w:ilvl="0" w:tplc="3D78AD6C">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60380727"/>
    <w:multiLevelType w:val="hybridMultilevel"/>
    <w:tmpl w:val="31700494"/>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62B92811"/>
    <w:multiLevelType w:val="hybridMultilevel"/>
    <w:tmpl w:val="B62AF66E"/>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92A3186"/>
    <w:multiLevelType w:val="hybridMultilevel"/>
    <w:tmpl w:val="C3CC112E"/>
    <w:lvl w:ilvl="0" w:tplc="BF26AA1E">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7151086F"/>
    <w:multiLevelType w:val="hybridMultilevel"/>
    <w:tmpl w:val="6DD4C74A"/>
    <w:lvl w:ilvl="0" w:tplc="DB2CA234">
      <w:start w:val="1"/>
      <w:numFmt w:val="decimal"/>
      <w:lvlText w:val="%1."/>
      <w:lvlJc w:val="left"/>
      <w:pPr>
        <w:tabs>
          <w:tab w:val="num" w:pos="720"/>
        </w:tabs>
        <w:ind w:left="720" w:hanging="360"/>
      </w:pPr>
      <w:rPr>
        <w:rFonts w:cs="Times New Roman"/>
      </w:rPr>
    </w:lvl>
    <w:lvl w:ilvl="1" w:tplc="04090003" w:tentative="1">
      <w:start w:val="1"/>
      <w:numFmt w:val="lowerLetter"/>
      <w:lvlText w:val="%2."/>
      <w:lvlJc w:val="left"/>
      <w:pPr>
        <w:tabs>
          <w:tab w:val="num" w:pos="1440"/>
        </w:tabs>
        <w:ind w:left="1440" w:hanging="360"/>
      </w:pPr>
      <w:rPr>
        <w:rFonts w:cs="Times New Roman"/>
      </w:rPr>
    </w:lvl>
    <w:lvl w:ilvl="2" w:tplc="04090005" w:tentative="1">
      <w:start w:val="1"/>
      <w:numFmt w:val="lowerRoman"/>
      <w:lvlText w:val="%3."/>
      <w:lvlJc w:val="right"/>
      <w:pPr>
        <w:tabs>
          <w:tab w:val="num" w:pos="2160"/>
        </w:tabs>
        <w:ind w:left="2160" w:hanging="180"/>
      </w:pPr>
      <w:rPr>
        <w:rFonts w:cs="Times New Roman"/>
      </w:rPr>
    </w:lvl>
    <w:lvl w:ilvl="3" w:tplc="04090001" w:tentative="1">
      <w:start w:val="1"/>
      <w:numFmt w:val="decimal"/>
      <w:lvlText w:val="%4."/>
      <w:lvlJc w:val="left"/>
      <w:pPr>
        <w:tabs>
          <w:tab w:val="num" w:pos="2880"/>
        </w:tabs>
        <w:ind w:left="2880" w:hanging="360"/>
      </w:pPr>
      <w:rPr>
        <w:rFonts w:cs="Times New Roman"/>
      </w:rPr>
    </w:lvl>
    <w:lvl w:ilvl="4" w:tplc="04090003" w:tentative="1">
      <w:start w:val="1"/>
      <w:numFmt w:val="lowerLetter"/>
      <w:lvlText w:val="%5."/>
      <w:lvlJc w:val="left"/>
      <w:pPr>
        <w:tabs>
          <w:tab w:val="num" w:pos="3600"/>
        </w:tabs>
        <w:ind w:left="3600" w:hanging="360"/>
      </w:pPr>
      <w:rPr>
        <w:rFonts w:cs="Times New Roman"/>
      </w:rPr>
    </w:lvl>
    <w:lvl w:ilvl="5" w:tplc="04090005" w:tentative="1">
      <w:start w:val="1"/>
      <w:numFmt w:val="lowerRoman"/>
      <w:lvlText w:val="%6."/>
      <w:lvlJc w:val="right"/>
      <w:pPr>
        <w:tabs>
          <w:tab w:val="num" w:pos="4320"/>
        </w:tabs>
        <w:ind w:left="4320" w:hanging="180"/>
      </w:pPr>
      <w:rPr>
        <w:rFonts w:cs="Times New Roman"/>
      </w:rPr>
    </w:lvl>
    <w:lvl w:ilvl="6" w:tplc="04090001" w:tentative="1">
      <w:start w:val="1"/>
      <w:numFmt w:val="decimal"/>
      <w:lvlText w:val="%7."/>
      <w:lvlJc w:val="left"/>
      <w:pPr>
        <w:tabs>
          <w:tab w:val="num" w:pos="5040"/>
        </w:tabs>
        <w:ind w:left="5040" w:hanging="360"/>
      </w:pPr>
      <w:rPr>
        <w:rFonts w:cs="Times New Roman"/>
      </w:rPr>
    </w:lvl>
    <w:lvl w:ilvl="7" w:tplc="04090003" w:tentative="1">
      <w:start w:val="1"/>
      <w:numFmt w:val="lowerLetter"/>
      <w:lvlText w:val="%8."/>
      <w:lvlJc w:val="left"/>
      <w:pPr>
        <w:tabs>
          <w:tab w:val="num" w:pos="5760"/>
        </w:tabs>
        <w:ind w:left="5760" w:hanging="360"/>
      </w:pPr>
      <w:rPr>
        <w:rFonts w:cs="Times New Roman"/>
      </w:rPr>
    </w:lvl>
    <w:lvl w:ilvl="8" w:tplc="04090005" w:tentative="1">
      <w:start w:val="1"/>
      <w:numFmt w:val="lowerRoman"/>
      <w:lvlText w:val="%9."/>
      <w:lvlJc w:val="right"/>
      <w:pPr>
        <w:tabs>
          <w:tab w:val="num" w:pos="6480"/>
        </w:tabs>
        <w:ind w:left="6480" w:hanging="180"/>
      </w:pPr>
      <w:rPr>
        <w:rFonts w:cs="Times New Roman"/>
      </w:rPr>
    </w:lvl>
  </w:abstractNum>
  <w:abstractNum w:abstractNumId="29" w15:restartNumberingAfterBreak="0">
    <w:nsid w:val="79EB7826"/>
    <w:multiLevelType w:val="hybridMultilevel"/>
    <w:tmpl w:val="E0D4BE94"/>
    <w:lvl w:ilvl="0" w:tplc="B8ECC394">
      <w:start w:val="1"/>
      <w:numFmt w:val="upperRoman"/>
      <w:lvlText w:val="%1."/>
      <w:lvlJc w:val="left"/>
      <w:pPr>
        <w:tabs>
          <w:tab w:val="num" w:pos="1080"/>
        </w:tabs>
        <w:ind w:left="1080" w:hanging="720"/>
      </w:pPr>
      <w:rPr>
        <w:rFonts w:hint="default"/>
      </w:rPr>
    </w:lvl>
    <w:lvl w:ilvl="1" w:tplc="00190409">
      <w:start w:val="1"/>
      <w:numFmt w:val="lowerLetter"/>
      <w:lvlText w:val="%2."/>
      <w:lvlJc w:val="left"/>
      <w:pPr>
        <w:tabs>
          <w:tab w:val="num" w:pos="1440"/>
        </w:tabs>
        <w:ind w:left="1440" w:hanging="360"/>
      </w:pPr>
    </w:lvl>
    <w:lvl w:ilvl="2" w:tplc="001B0409">
      <w:start w:val="1"/>
      <w:numFmt w:val="lowerRoman"/>
      <w:lvlText w:val="%3."/>
      <w:lvlJc w:val="right"/>
      <w:pPr>
        <w:tabs>
          <w:tab w:val="num" w:pos="2160"/>
        </w:tabs>
        <w:ind w:left="2160" w:hanging="180"/>
      </w:pPr>
    </w:lvl>
    <w:lvl w:ilvl="3" w:tplc="000F0409">
      <w:start w:val="1"/>
      <w:numFmt w:val="decimal"/>
      <w:lvlText w:val="%4."/>
      <w:lvlJc w:val="left"/>
      <w:pPr>
        <w:tabs>
          <w:tab w:val="num" w:pos="2880"/>
        </w:tabs>
        <w:ind w:left="2880" w:hanging="360"/>
      </w:pPr>
    </w:lvl>
    <w:lvl w:ilvl="4" w:tplc="00190409" w:tentative="1">
      <w:start w:val="1"/>
      <w:numFmt w:val="lowerLetter"/>
      <w:lvlText w:val="%5."/>
      <w:lvlJc w:val="left"/>
      <w:pPr>
        <w:tabs>
          <w:tab w:val="num" w:pos="3600"/>
        </w:tabs>
        <w:ind w:left="3600" w:hanging="360"/>
      </w:pPr>
    </w:lvl>
    <w:lvl w:ilvl="5" w:tplc="001B0409" w:tentative="1">
      <w:start w:val="1"/>
      <w:numFmt w:val="lowerRoman"/>
      <w:lvlText w:val="%6."/>
      <w:lvlJc w:val="right"/>
      <w:pPr>
        <w:tabs>
          <w:tab w:val="num" w:pos="4320"/>
        </w:tabs>
        <w:ind w:left="4320" w:hanging="180"/>
      </w:pPr>
    </w:lvl>
    <w:lvl w:ilvl="6" w:tplc="000F0409" w:tentative="1">
      <w:start w:val="1"/>
      <w:numFmt w:val="decimal"/>
      <w:lvlText w:val="%7."/>
      <w:lvlJc w:val="left"/>
      <w:pPr>
        <w:tabs>
          <w:tab w:val="num" w:pos="5040"/>
        </w:tabs>
        <w:ind w:left="5040" w:hanging="360"/>
      </w:pPr>
    </w:lvl>
    <w:lvl w:ilvl="7" w:tplc="00190409" w:tentative="1">
      <w:start w:val="1"/>
      <w:numFmt w:val="lowerLetter"/>
      <w:lvlText w:val="%8."/>
      <w:lvlJc w:val="left"/>
      <w:pPr>
        <w:tabs>
          <w:tab w:val="num" w:pos="5760"/>
        </w:tabs>
        <w:ind w:left="5760" w:hanging="360"/>
      </w:pPr>
    </w:lvl>
    <w:lvl w:ilvl="8" w:tplc="001B0409" w:tentative="1">
      <w:start w:val="1"/>
      <w:numFmt w:val="lowerRoman"/>
      <w:lvlText w:val="%9."/>
      <w:lvlJc w:val="right"/>
      <w:pPr>
        <w:tabs>
          <w:tab w:val="num" w:pos="6480"/>
        </w:tabs>
        <w:ind w:left="6480" w:hanging="180"/>
      </w:pPr>
    </w:lvl>
  </w:abstractNum>
  <w:abstractNum w:abstractNumId="30" w15:restartNumberingAfterBreak="0">
    <w:nsid w:val="7A474A2F"/>
    <w:multiLevelType w:val="hybridMultilevel"/>
    <w:tmpl w:val="5BF8D0F8"/>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9"/>
    <w:lvlOverride w:ilvl="0">
      <w:startOverride w:val="1"/>
    </w:lvlOverride>
  </w:num>
  <w:num w:numId="2">
    <w:abstractNumId w:val="7"/>
  </w:num>
  <w:num w:numId="3">
    <w:abstractNumId w:val="25"/>
  </w:num>
  <w:num w:numId="4">
    <w:abstractNumId w:val="14"/>
  </w:num>
  <w:num w:numId="5">
    <w:abstractNumId w:val="22"/>
  </w:num>
  <w:num w:numId="6">
    <w:abstractNumId w:val="30"/>
  </w:num>
  <w:num w:numId="7">
    <w:abstractNumId w:val="8"/>
  </w:num>
  <w:num w:numId="8">
    <w:abstractNumId w:val="26"/>
  </w:num>
  <w:num w:numId="9">
    <w:abstractNumId w:val="19"/>
    <w:lvlOverride w:ilvl="0">
      <w:startOverride w:val="1"/>
    </w:lvlOverride>
  </w:num>
  <w:num w:numId="10">
    <w:abstractNumId w:val="19"/>
    <w:lvlOverride w:ilvl="0">
      <w:startOverride w:val="1"/>
    </w:lvlOverride>
  </w:num>
  <w:num w:numId="11">
    <w:abstractNumId w:val="19"/>
    <w:lvlOverride w:ilvl="0">
      <w:startOverride w:val="1"/>
    </w:lvlOverride>
  </w:num>
  <w:num w:numId="12">
    <w:abstractNumId w:val="19"/>
    <w:lvlOverride w:ilvl="0">
      <w:startOverride w:val="1"/>
    </w:lvlOverride>
  </w:num>
  <w:num w:numId="13">
    <w:abstractNumId w:val="19"/>
    <w:lvlOverride w:ilvl="0">
      <w:startOverride w:val="1"/>
    </w:lvlOverride>
  </w:num>
  <w:num w:numId="14">
    <w:abstractNumId w:val="19"/>
    <w:lvlOverride w:ilvl="0">
      <w:startOverride w:val="1"/>
    </w:lvlOverride>
  </w:num>
  <w:num w:numId="15">
    <w:abstractNumId w:val="19"/>
    <w:lvlOverride w:ilvl="0">
      <w:startOverride w:val="1"/>
    </w:lvlOverride>
  </w:num>
  <w:num w:numId="16">
    <w:abstractNumId w:val="19"/>
    <w:lvlOverride w:ilvl="0">
      <w:startOverride w:val="1"/>
    </w:lvlOverride>
  </w:num>
  <w:num w:numId="17">
    <w:abstractNumId w:val="19"/>
    <w:lvlOverride w:ilvl="0">
      <w:startOverride w:val="1"/>
    </w:lvlOverride>
  </w:num>
  <w:num w:numId="18">
    <w:abstractNumId w:val="19"/>
    <w:lvlOverride w:ilvl="0">
      <w:startOverride w:val="1"/>
    </w:lvlOverride>
  </w:num>
  <w:num w:numId="19">
    <w:abstractNumId w:val="19"/>
    <w:lvlOverride w:ilvl="0">
      <w:startOverride w:val="1"/>
    </w:lvlOverride>
  </w:num>
  <w:num w:numId="20">
    <w:abstractNumId w:val="19"/>
    <w:lvlOverride w:ilvl="0">
      <w:startOverride w:val="1"/>
    </w:lvlOverride>
  </w:num>
  <w:num w:numId="21">
    <w:abstractNumId w:val="19"/>
    <w:lvlOverride w:ilvl="0">
      <w:startOverride w:val="1"/>
    </w:lvlOverride>
  </w:num>
  <w:num w:numId="22">
    <w:abstractNumId w:val="12"/>
  </w:num>
  <w:num w:numId="23">
    <w:abstractNumId w:val="29"/>
  </w:num>
  <w:num w:numId="24">
    <w:abstractNumId w:val="19"/>
  </w:num>
  <w:num w:numId="25">
    <w:abstractNumId w:val="0"/>
  </w:num>
  <w:num w:numId="26">
    <w:abstractNumId w:val="3"/>
  </w:num>
  <w:num w:numId="27">
    <w:abstractNumId w:val="27"/>
  </w:num>
  <w:num w:numId="28">
    <w:abstractNumId w:val="6"/>
  </w:num>
  <w:num w:numId="29">
    <w:abstractNumId w:val="28"/>
  </w:num>
  <w:num w:numId="30">
    <w:abstractNumId w:val="11"/>
  </w:num>
  <w:num w:numId="31">
    <w:abstractNumId w:val="4"/>
  </w:num>
  <w:num w:numId="32">
    <w:abstractNumId w:val="1"/>
  </w:num>
  <w:num w:numId="33">
    <w:abstractNumId w:val="5"/>
  </w:num>
  <w:num w:numId="34">
    <w:abstractNumId w:val="20"/>
  </w:num>
  <w:num w:numId="35">
    <w:abstractNumId w:val="18"/>
  </w:num>
  <w:num w:numId="36">
    <w:abstractNumId w:val="23"/>
  </w:num>
  <w:num w:numId="37">
    <w:abstractNumId w:val="21"/>
  </w:num>
  <w:num w:numId="38">
    <w:abstractNumId w:val="24"/>
  </w:num>
  <w:num w:numId="39">
    <w:abstractNumId w:val="19"/>
    <w:lvlOverride w:ilvl="0">
      <w:lvl w:ilvl="0" w:tplc="E500F662">
        <w:start w:val="1"/>
        <w:numFmt w:val="decimal"/>
        <w:pStyle w:val="Numbered"/>
        <w:lvlText w:val="%1."/>
        <w:lvlJc w:val="left"/>
        <w:pPr>
          <w:tabs>
            <w:tab w:val="num" w:pos="630"/>
          </w:tabs>
          <w:ind w:left="630" w:hanging="360"/>
        </w:pPr>
        <w:rPr>
          <w:rFonts w:cs="Times New Roman" w:hint="default"/>
        </w:rPr>
      </w:lvl>
    </w:lvlOverride>
    <w:lvlOverride w:ilvl="1">
      <w:lvl w:ilvl="1" w:tplc="04090019" w:tentative="1">
        <w:start w:val="1"/>
        <w:numFmt w:val="lowerLetter"/>
        <w:lvlText w:val="%2."/>
        <w:lvlJc w:val="left"/>
        <w:pPr>
          <w:ind w:left="1440" w:hanging="360"/>
        </w:pPr>
      </w:lvl>
    </w:lvlOverride>
    <w:lvlOverride w:ilvl="2">
      <w:lvl w:ilvl="2" w:tplc="0409001B" w:tentative="1">
        <w:start w:val="1"/>
        <w:numFmt w:val="lowerRoman"/>
        <w:lvlText w:val="%3."/>
        <w:lvlJc w:val="right"/>
        <w:pPr>
          <w:ind w:left="2160" w:hanging="180"/>
        </w:pPr>
      </w:lvl>
    </w:lvlOverride>
    <w:lvlOverride w:ilvl="3">
      <w:lvl w:ilvl="3" w:tplc="0409000F" w:tentative="1">
        <w:start w:val="1"/>
        <w:numFmt w:val="decimal"/>
        <w:lvlText w:val="%4."/>
        <w:lvlJc w:val="left"/>
        <w:pPr>
          <w:ind w:left="2880" w:hanging="360"/>
        </w:pPr>
      </w:lvl>
    </w:lvlOverride>
    <w:lvlOverride w:ilvl="4">
      <w:lvl w:ilvl="4" w:tplc="04090019" w:tentative="1">
        <w:start w:val="1"/>
        <w:numFmt w:val="lowerLetter"/>
        <w:lvlText w:val="%5."/>
        <w:lvlJc w:val="left"/>
        <w:pPr>
          <w:ind w:left="3600" w:hanging="360"/>
        </w:pPr>
      </w:lvl>
    </w:lvlOverride>
    <w:lvlOverride w:ilvl="5">
      <w:lvl w:ilvl="5" w:tplc="0409001B" w:tentative="1">
        <w:start w:val="1"/>
        <w:numFmt w:val="lowerRoman"/>
        <w:lvlText w:val="%6."/>
        <w:lvlJc w:val="right"/>
        <w:pPr>
          <w:ind w:left="4320" w:hanging="180"/>
        </w:pPr>
      </w:lvl>
    </w:lvlOverride>
    <w:lvlOverride w:ilvl="6">
      <w:lvl w:ilvl="6" w:tplc="0409000F" w:tentative="1">
        <w:start w:val="1"/>
        <w:numFmt w:val="decimal"/>
        <w:lvlText w:val="%7."/>
        <w:lvlJc w:val="left"/>
        <w:pPr>
          <w:ind w:left="5040" w:hanging="360"/>
        </w:pPr>
      </w:lvl>
    </w:lvlOverride>
    <w:lvlOverride w:ilvl="7">
      <w:lvl w:ilvl="7" w:tplc="04090019" w:tentative="1">
        <w:start w:val="1"/>
        <w:numFmt w:val="lowerLetter"/>
        <w:lvlText w:val="%8."/>
        <w:lvlJc w:val="left"/>
        <w:pPr>
          <w:ind w:left="5760" w:hanging="360"/>
        </w:pPr>
      </w:lvl>
    </w:lvlOverride>
    <w:lvlOverride w:ilvl="8">
      <w:lvl w:ilvl="8" w:tplc="0409001B" w:tentative="1">
        <w:start w:val="1"/>
        <w:numFmt w:val="lowerRoman"/>
        <w:lvlText w:val="%9."/>
        <w:lvlJc w:val="right"/>
        <w:pPr>
          <w:ind w:left="6480" w:hanging="180"/>
        </w:pPr>
      </w:lvl>
    </w:lvlOverride>
  </w:num>
  <w:num w:numId="40">
    <w:abstractNumId w:val="19"/>
    <w:lvlOverride w:ilvl="0">
      <w:startOverride w:val="1"/>
      <w:lvl w:ilvl="0" w:tplc="E500F662">
        <w:start w:val="1"/>
        <w:numFmt w:val="decimal"/>
        <w:pStyle w:val="Numbered"/>
        <w:lvlText w:val="%1."/>
        <w:lvlJc w:val="left"/>
        <w:pPr>
          <w:tabs>
            <w:tab w:val="num" w:pos="630"/>
          </w:tabs>
          <w:ind w:left="630" w:hanging="360"/>
        </w:pPr>
        <w:rPr>
          <w:rFonts w:cs="Times New Roman" w:hint="default"/>
        </w:rPr>
      </w:lvl>
    </w:lvlOverride>
  </w:num>
  <w:num w:numId="41">
    <w:abstractNumId w:val="17"/>
  </w:num>
  <w:num w:numId="42">
    <w:abstractNumId w:val="16"/>
  </w:num>
  <w:num w:numId="43">
    <w:abstractNumId w:val="13"/>
  </w:num>
  <w:num w:numId="44">
    <w:abstractNumId w:val="15"/>
  </w:num>
  <w:num w:numId="45">
    <w:abstractNumId w:val="9"/>
  </w:num>
  <w:num w:numId="46">
    <w:abstractNumId w:val="19"/>
    <w:lvlOverride w:ilvl="0">
      <w:startOverride w:val="1"/>
    </w:lvlOverride>
  </w:num>
  <w:num w:numId="47">
    <w:abstractNumId w:val="19"/>
    <w:lvlOverride w:ilvl="0">
      <w:startOverride w:val="1"/>
    </w:lvlOverride>
  </w:num>
  <w:num w:numId="48">
    <w:abstractNumId w:val="19"/>
    <w:lvlOverride w:ilvl="0">
      <w:startOverride w:val="1"/>
    </w:lvlOverride>
  </w:num>
  <w:num w:numId="49">
    <w:abstractNumId w:val="19"/>
    <w:lvlOverride w:ilvl="0">
      <w:startOverride w:val="1"/>
    </w:lvlOverride>
  </w:num>
  <w:num w:numId="50">
    <w:abstractNumId w:val="19"/>
    <w:lvlOverride w:ilvl="0">
      <w:startOverride w:val="1"/>
    </w:lvlOverride>
  </w:num>
  <w:num w:numId="51">
    <w:abstractNumId w:val="10"/>
  </w:num>
  <w:num w:numId="52">
    <w:abstractNumId w:val="2"/>
  </w:num>
  <w:num w:numId="53">
    <w:abstractNumId w:val="19"/>
    <w:lvlOverride w:ilvl="0">
      <w:startOverride w:val="1"/>
    </w:lvlOverride>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NzI1MTAzNDY2MDUyNjdQ0lEKTi0uzszPAykwrAUAFoqwGCwAAAA="/>
  </w:docVars>
  <w:rsids>
    <w:rsidRoot w:val="003B61BD"/>
    <w:rsid w:val="00000A12"/>
    <w:rsid w:val="00002234"/>
    <w:rsid w:val="00007495"/>
    <w:rsid w:val="000114C2"/>
    <w:rsid w:val="00022D79"/>
    <w:rsid w:val="00023099"/>
    <w:rsid w:val="0003071E"/>
    <w:rsid w:val="000375EB"/>
    <w:rsid w:val="00040164"/>
    <w:rsid w:val="00042E92"/>
    <w:rsid w:val="00043FEA"/>
    <w:rsid w:val="00044985"/>
    <w:rsid w:val="00044BE2"/>
    <w:rsid w:val="00045381"/>
    <w:rsid w:val="000562BF"/>
    <w:rsid w:val="00060660"/>
    <w:rsid w:val="00063C65"/>
    <w:rsid w:val="0006551C"/>
    <w:rsid w:val="00065F0D"/>
    <w:rsid w:val="0006772C"/>
    <w:rsid w:val="000677BF"/>
    <w:rsid w:val="00074A6D"/>
    <w:rsid w:val="0008137C"/>
    <w:rsid w:val="00081608"/>
    <w:rsid w:val="00087510"/>
    <w:rsid w:val="0009235C"/>
    <w:rsid w:val="00092E55"/>
    <w:rsid w:val="00094766"/>
    <w:rsid w:val="000A188B"/>
    <w:rsid w:val="000B2561"/>
    <w:rsid w:val="000B4441"/>
    <w:rsid w:val="000B5641"/>
    <w:rsid w:val="000C1792"/>
    <w:rsid w:val="000C67DA"/>
    <w:rsid w:val="000D0F96"/>
    <w:rsid w:val="000D1426"/>
    <w:rsid w:val="000D22EC"/>
    <w:rsid w:val="000D5573"/>
    <w:rsid w:val="000D6FA3"/>
    <w:rsid w:val="000E1A98"/>
    <w:rsid w:val="000E4C46"/>
    <w:rsid w:val="000E64BA"/>
    <w:rsid w:val="000E6793"/>
    <w:rsid w:val="000E7698"/>
    <w:rsid w:val="000E77B5"/>
    <w:rsid w:val="000F2CD7"/>
    <w:rsid w:val="000F6AD6"/>
    <w:rsid w:val="000F6BBC"/>
    <w:rsid w:val="001066BF"/>
    <w:rsid w:val="0010753B"/>
    <w:rsid w:val="00113AB6"/>
    <w:rsid w:val="001176ED"/>
    <w:rsid w:val="001217BD"/>
    <w:rsid w:val="00137453"/>
    <w:rsid w:val="001424CE"/>
    <w:rsid w:val="001500BD"/>
    <w:rsid w:val="00153B05"/>
    <w:rsid w:val="00156080"/>
    <w:rsid w:val="0016245F"/>
    <w:rsid w:val="001664AD"/>
    <w:rsid w:val="001715A4"/>
    <w:rsid w:val="0017361F"/>
    <w:rsid w:val="00180721"/>
    <w:rsid w:val="00182558"/>
    <w:rsid w:val="00183F3F"/>
    <w:rsid w:val="001865AA"/>
    <w:rsid w:val="00195561"/>
    <w:rsid w:val="001A22B1"/>
    <w:rsid w:val="001A2BBE"/>
    <w:rsid w:val="001B07B0"/>
    <w:rsid w:val="001B2A88"/>
    <w:rsid w:val="001B535C"/>
    <w:rsid w:val="001C0A9A"/>
    <w:rsid w:val="001C22DE"/>
    <w:rsid w:val="001D1331"/>
    <w:rsid w:val="001D16D6"/>
    <w:rsid w:val="001D26B9"/>
    <w:rsid w:val="001D3904"/>
    <w:rsid w:val="001D4F97"/>
    <w:rsid w:val="001D5FF6"/>
    <w:rsid w:val="001E5FDA"/>
    <w:rsid w:val="001F0662"/>
    <w:rsid w:val="001F0EFD"/>
    <w:rsid w:val="001F2140"/>
    <w:rsid w:val="001F448F"/>
    <w:rsid w:val="00202857"/>
    <w:rsid w:val="00202984"/>
    <w:rsid w:val="00203CD3"/>
    <w:rsid w:val="00207E00"/>
    <w:rsid w:val="002139A4"/>
    <w:rsid w:val="00214A2F"/>
    <w:rsid w:val="00216A52"/>
    <w:rsid w:val="00217504"/>
    <w:rsid w:val="002227FF"/>
    <w:rsid w:val="00233E08"/>
    <w:rsid w:val="0024046D"/>
    <w:rsid w:val="002405D8"/>
    <w:rsid w:val="00240BDD"/>
    <w:rsid w:val="002444F6"/>
    <w:rsid w:val="00244D66"/>
    <w:rsid w:val="00246723"/>
    <w:rsid w:val="00247CB9"/>
    <w:rsid w:val="0025303F"/>
    <w:rsid w:val="00257383"/>
    <w:rsid w:val="0026102C"/>
    <w:rsid w:val="00261C2E"/>
    <w:rsid w:val="00262785"/>
    <w:rsid w:val="002645A6"/>
    <w:rsid w:val="00274569"/>
    <w:rsid w:val="00286369"/>
    <w:rsid w:val="00286ECA"/>
    <w:rsid w:val="00287A5D"/>
    <w:rsid w:val="00287A79"/>
    <w:rsid w:val="002920D8"/>
    <w:rsid w:val="00292EC4"/>
    <w:rsid w:val="002A17EF"/>
    <w:rsid w:val="002A1BA7"/>
    <w:rsid w:val="002A3894"/>
    <w:rsid w:val="002B3056"/>
    <w:rsid w:val="002B3636"/>
    <w:rsid w:val="002B3BC9"/>
    <w:rsid w:val="002B4606"/>
    <w:rsid w:val="002B6488"/>
    <w:rsid w:val="002B6819"/>
    <w:rsid w:val="002C15C5"/>
    <w:rsid w:val="002C2395"/>
    <w:rsid w:val="002C4167"/>
    <w:rsid w:val="002C47A4"/>
    <w:rsid w:val="002D33BA"/>
    <w:rsid w:val="002D369B"/>
    <w:rsid w:val="002D3C04"/>
    <w:rsid w:val="002D4CDA"/>
    <w:rsid w:val="002D5746"/>
    <w:rsid w:val="002D5E37"/>
    <w:rsid w:val="002D7BB0"/>
    <w:rsid w:val="002E1FCE"/>
    <w:rsid w:val="002E40CD"/>
    <w:rsid w:val="002F02FB"/>
    <w:rsid w:val="002F03DE"/>
    <w:rsid w:val="002F0455"/>
    <w:rsid w:val="002F3287"/>
    <w:rsid w:val="002F42B2"/>
    <w:rsid w:val="00302A2D"/>
    <w:rsid w:val="003074A7"/>
    <w:rsid w:val="00311679"/>
    <w:rsid w:val="0031234B"/>
    <w:rsid w:val="003147C2"/>
    <w:rsid w:val="00314EAC"/>
    <w:rsid w:val="00316F80"/>
    <w:rsid w:val="00321C86"/>
    <w:rsid w:val="0032425C"/>
    <w:rsid w:val="00325E0B"/>
    <w:rsid w:val="0032635D"/>
    <w:rsid w:val="00327E59"/>
    <w:rsid w:val="00333FD1"/>
    <w:rsid w:val="00336085"/>
    <w:rsid w:val="0033629B"/>
    <w:rsid w:val="003402B8"/>
    <w:rsid w:val="0034098C"/>
    <w:rsid w:val="003417A4"/>
    <w:rsid w:val="00343779"/>
    <w:rsid w:val="00346D5F"/>
    <w:rsid w:val="00353D1E"/>
    <w:rsid w:val="00353E5C"/>
    <w:rsid w:val="00356BF5"/>
    <w:rsid w:val="00361AC7"/>
    <w:rsid w:val="00361DAC"/>
    <w:rsid w:val="0036536D"/>
    <w:rsid w:val="00370096"/>
    <w:rsid w:val="003711FA"/>
    <w:rsid w:val="00371832"/>
    <w:rsid w:val="00371C3B"/>
    <w:rsid w:val="00373F80"/>
    <w:rsid w:val="00374C1F"/>
    <w:rsid w:val="0038230A"/>
    <w:rsid w:val="003870C7"/>
    <w:rsid w:val="00390478"/>
    <w:rsid w:val="00391E3C"/>
    <w:rsid w:val="00397FF9"/>
    <w:rsid w:val="003A0D10"/>
    <w:rsid w:val="003A0E7F"/>
    <w:rsid w:val="003A2DD5"/>
    <w:rsid w:val="003A30A4"/>
    <w:rsid w:val="003A6704"/>
    <w:rsid w:val="003B61BD"/>
    <w:rsid w:val="003C600D"/>
    <w:rsid w:val="003C71B6"/>
    <w:rsid w:val="003C7A20"/>
    <w:rsid w:val="003D0BFD"/>
    <w:rsid w:val="003D17D2"/>
    <w:rsid w:val="003D17E7"/>
    <w:rsid w:val="003D4191"/>
    <w:rsid w:val="003D52AC"/>
    <w:rsid w:val="003E11B3"/>
    <w:rsid w:val="003E59C9"/>
    <w:rsid w:val="003E77BF"/>
    <w:rsid w:val="003F03A7"/>
    <w:rsid w:val="003F54C5"/>
    <w:rsid w:val="004037EF"/>
    <w:rsid w:val="00406FF4"/>
    <w:rsid w:val="0041110E"/>
    <w:rsid w:val="004129FA"/>
    <w:rsid w:val="00412DD9"/>
    <w:rsid w:val="004143E6"/>
    <w:rsid w:val="00415040"/>
    <w:rsid w:val="00416126"/>
    <w:rsid w:val="004166CB"/>
    <w:rsid w:val="00421574"/>
    <w:rsid w:val="004249C8"/>
    <w:rsid w:val="00426E35"/>
    <w:rsid w:val="004329F0"/>
    <w:rsid w:val="00435B53"/>
    <w:rsid w:val="004402A5"/>
    <w:rsid w:val="00441A92"/>
    <w:rsid w:val="00442DB5"/>
    <w:rsid w:val="00445EF1"/>
    <w:rsid w:val="0045347F"/>
    <w:rsid w:val="0045382C"/>
    <w:rsid w:val="00453A3E"/>
    <w:rsid w:val="00454977"/>
    <w:rsid w:val="0045620D"/>
    <w:rsid w:val="004679BA"/>
    <w:rsid w:val="00476F51"/>
    <w:rsid w:val="00477D22"/>
    <w:rsid w:val="00480E99"/>
    <w:rsid w:val="00482C08"/>
    <w:rsid w:val="00490379"/>
    <w:rsid w:val="004904A1"/>
    <w:rsid w:val="00490E28"/>
    <w:rsid w:val="004925C4"/>
    <w:rsid w:val="00495696"/>
    <w:rsid w:val="00495CAD"/>
    <w:rsid w:val="004978FA"/>
    <w:rsid w:val="004A322F"/>
    <w:rsid w:val="004A42AD"/>
    <w:rsid w:val="004A465B"/>
    <w:rsid w:val="004B00DD"/>
    <w:rsid w:val="004B2A8E"/>
    <w:rsid w:val="004B4326"/>
    <w:rsid w:val="004B785B"/>
    <w:rsid w:val="004C0193"/>
    <w:rsid w:val="004C37C5"/>
    <w:rsid w:val="004C64EF"/>
    <w:rsid w:val="004D78FC"/>
    <w:rsid w:val="004D7DB4"/>
    <w:rsid w:val="004E0B97"/>
    <w:rsid w:val="004E2519"/>
    <w:rsid w:val="004E2CC6"/>
    <w:rsid w:val="004E48A8"/>
    <w:rsid w:val="004F69E6"/>
    <w:rsid w:val="0050179C"/>
    <w:rsid w:val="0050208E"/>
    <w:rsid w:val="0050233C"/>
    <w:rsid w:val="005044A7"/>
    <w:rsid w:val="005154D4"/>
    <w:rsid w:val="00515809"/>
    <w:rsid w:val="00516B98"/>
    <w:rsid w:val="0052113E"/>
    <w:rsid w:val="00523520"/>
    <w:rsid w:val="005236E7"/>
    <w:rsid w:val="00524CAC"/>
    <w:rsid w:val="00525796"/>
    <w:rsid w:val="00525814"/>
    <w:rsid w:val="00526615"/>
    <w:rsid w:val="005354AB"/>
    <w:rsid w:val="00535B1E"/>
    <w:rsid w:val="0054040B"/>
    <w:rsid w:val="005409FF"/>
    <w:rsid w:val="00541564"/>
    <w:rsid w:val="005427D3"/>
    <w:rsid w:val="0054521F"/>
    <w:rsid w:val="00545F1F"/>
    <w:rsid w:val="00553824"/>
    <w:rsid w:val="005554A0"/>
    <w:rsid w:val="00557F5B"/>
    <w:rsid w:val="005658D9"/>
    <w:rsid w:val="0057116B"/>
    <w:rsid w:val="0057217F"/>
    <w:rsid w:val="00582C05"/>
    <w:rsid w:val="0058359B"/>
    <w:rsid w:val="0058736C"/>
    <w:rsid w:val="00596EF9"/>
    <w:rsid w:val="005A0560"/>
    <w:rsid w:val="005A3059"/>
    <w:rsid w:val="005A39C9"/>
    <w:rsid w:val="005A6CA8"/>
    <w:rsid w:val="005B23C3"/>
    <w:rsid w:val="005B2D39"/>
    <w:rsid w:val="005C05D6"/>
    <w:rsid w:val="005C1F25"/>
    <w:rsid w:val="005C70A0"/>
    <w:rsid w:val="005C7194"/>
    <w:rsid w:val="005C7F67"/>
    <w:rsid w:val="005D5895"/>
    <w:rsid w:val="005E2E2A"/>
    <w:rsid w:val="005E752F"/>
    <w:rsid w:val="005E7B58"/>
    <w:rsid w:val="005F11D2"/>
    <w:rsid w:val="005F2096"/>
    <w:rsid w:val="005F382F"/>
    <w:rsid w:val="005F702B"/>
    <w:rsid w:val="005F7B88"/>
    <w:rsid w:val="00600E8C"/>
    <w:rsid w:val="006012E2"/>
    <w:rsid w:val="00601A85"/>
    <w:rsid w:val="006032F9"/>
    <w:rsid w:val="00620253"/>
    <w:rsid w:val="00625DC9"/>
    <w:rsid w:val="00630EC2"/>
    <w:rsid w:val="00632D97"/>
    <w:rsid w:val="006343B2"/>
    <w:rsid w:val="006344F1"/>
    <w:rsid w:val="00636439"/>
    <w:rsid w:val="00642027"/>
    <w:rsid w:val="00645769"/>
    <w:rsid w:val="006506DF"/>
    <w:rsid w:val="0065111C"/>
    <w:rsid w:val="00652DE0"/>
    <w:rsid w:val="00653988"/>
    <w:rsid w:val="00673F9D"/>
    <w:rsid w:val="0067714E"/>
    <w:rsid w:val="00677506"/>
    <w:rsid w:val="00684D4B"/>
    <w:rsid w:val="006963CB"/>
    <w:rsid w:val="006964D0"/>
    <w:rsid w:val="00696B2F"/>
    <w:rsid w:val="006A1314"/>
    <w:rsid w:val="006A403D"/>
    <w:rsid w:val="006B1940"/>
    <w:rsid w:val="006B79D2"/>
    <w:rsid w:val="006C1F41"/>
    <w:rsid w:val="006C3EFA"/>
    <w:rsid w:val="006C3FA0"/>
    <w:rsid w:val="006C5BEB"/>
    <w:rsid w:val="006D3A17"/>
    <w:rsid w:val="006D4225"/>
    <w:rsid w:val="006D6B94"/>
    <w:rsid w:val="006D7EDB"/>
    <w:rsid w:val="006E08B7"/>
    <w:rsid w:val="006E1B1C"/>
    <w:rsid w:val="006E2803"/>
    <w:rsid w:val="006E3B65"/>
    <w:rsid w:val="006F3E6D"/>
    <w:rsid w:val="006F7B64"/>
    <w:rsid w:val="00701846"/>
    <w:rsid w:val="007020C7"/>
    <w:rsid w:val="00716B83"/>
    <w:rsid w:val="00722AE4"/>
    <w:rsid w:val="007243A5"/>
    <w:rsid w:val="0072751F"/>
    <w:rsid w:val="007331DC"/>
    <w:rsid w:val="0074263F"/>
    <w:rsid w:val="00745892"/>
    <w:rsid w:val="00747752"/>
    <w:rsid w:val="007500C9"/>
    <w:rsid w:val="007546C7"/>
    <w:rsid w:val="00760DA4"/>
    <w:rsid w:val="00761475"/>
    <w:rsid w:val="00761F1A"/>
    <w:rsid w:val="00762689"/>
    <w:rsid w:val="007651AB"/>
    <w:rsid w:val="00765672"/>
    <w:rsid w:val="00766745"/>
    <w:rsid w:val="0077021D"/>
    <w:rsid w:val="007715DA"/>
    <w:rsid w:val="00782858"/>
    <w:rsid w:val="00784021"/>
    <w:rsid w:val="00784531"/>
    <w:rsid w:val="00784EC8"/>
    <w:rsid w:val="00795DF8"/>
    <w:rsid w:val="0079783B"/>
    <w:rsid w:val="007A45C3"/>
    <w:rsid w:val="007A58D9"/>
    <w:rsid w:val="007A6681"/>
    <w:rsid w:val="007B49F1"/>
    <w:rsid w:val="007B6B23"/>
    <w:rsid w:val="007C2B84"/>
    <w:rsid w:val="007C3172"/>
    <w:rsid w:val="007C4D58"/>
    <w:rsid w:val="007C4F91"/>
    <w:rsid w:val="007C5C23"/>
    <w:rsid w:val="007C68DE"/>
    <w:rsid w:val="007D2EB3"/>
    <w:rsid w:val="007D4CB8"/>
    <w:rsid w:val="007E215E"/>
    <w:rsid w:val="007E2556"/>
    <w:rsid w:val="007E2EDD"/>
    <w:rsid w:val="007E66C6"/>
    <w:rsid w:val="007F0245"/>
    <w:rsid w:val="007F0BC6"/>
    <w:rsid w:val="007F2944"/>
    <w:rsid w:val="007F3363"/>
    <w:rsid w:val="007F6C89"/>
    <w:rsid w:val="00802035"/>
    <w:rsid w:val="0080324E"/>
    <w:rsid w:val="008049DF"/>
    <w:rsid w:val="00806B88"/>
    <w:rsid w:val="00810941"/>
    <w:rsid w:val="00811AA8"/>
    <w:rsid w:val="00812F92"/>
    <w:rsid w:val="00817A8B"/>
    <w:rsid w:val="00821118"/>
    <w:rsid w:val="008231D6"/>
    <w:rsid w:val="0082559E"/>
    <w:rsid w:val="008301DE"/>
    <w:rsid w:val="008326C6"/>
    <w:rsid w:val="00837378"/>
    <w:rsid w:val="008422C5"/>
    <w:rsid w:val="00843862"/>
    <w:rsid w:val="00845995"/>
    <w:rsid w:val="0085526A"/>
    <w:rsid w:val="00866C33"/>
    <w:rsid w:val="00870178"/>
    <w:rsid w:val="00874B6F"/>
    <w:rsid w:val="00875159"/>
    <w:rsid w:val="00877905"/>
    <w:rsid w:val="00882C53"/>
    <w:rsid w:val="00885D6C"/>
    <w:rsid w:val="00886801"/>
    <w:rsid w:val="00891BC4"/>
    <w:rsid w:val="00892E03"/>
    <w:rsid w:val="008947A6"/>
    <w:rsid w:val="00894C44"/>
    <w:rsid w:val="00894F7C"/>
    <w:rsid w:val="008A223A"/>
    <w:rsid w:val="008A22F1"/>
    <w:rsid w:val="008A2A29"/>
    <w:rsid w:val="008A3B3E"/>
    <w:rsid w:val="008A5D59"/>
    <w:rsid w:val="008B1711"/>
    <w:rsid w:val="008C43D1"/>
    <w:rsid w:val="008C4DA8"/>
    <w:rsid w:val="008C5157"/>
    <w:rsid w:val="008D04F3"/>
    <w:rsid w:val="008D341B"/>
    <w:rsid w:val="008D507A"/>
    <w:rsid w:val="008E03AF"/>
    <w:rsid w:val="008E0496"/>
    <w:rsid w:val="008E2417"/>
    <w:rsid w:val="008E423E"/>
    <w:rsid w:val="008E4554"/>
    <w:rsid w:val="008E601E"/>
    <w:rsid w:val="008E7C71"/>
    <w:rsid w:val="008F05FC"/>
    <w:rsid w:val="00905612"/>
    <w:rsid w:val="00907F7B"/>
    <w:rsid w:val="00932C11"/>
    <w:rsid w:val="00941A83"/>
    <w:rsid w:val="009429FF"/>
    <w:rsid w:val="00943E4E"/>
    <w:rsid w:val="009447FD"/>
    <w:rsid w:val="00952893"/>
    <w:rsid w:val="0097321D"/>
    <w:rsid w:val="0097677C"/>
    <w:rsid w:val="009818F8"/>
    <w:rsid w:val="009855FE"/>
    <w:rsid w:val="0098621A"/>
    <w:rsid w:val="00986CEA"/>
    <w:rsid w:val="00990026"/>
    <w:rsid w:val="00990D32"/>
    <w:rsid w:val="009A0B9E"/>
    <w:rsid w:val="009A77BB"/>
    <w:rsid w:val="009B2116"/>
    <w:rsid w:val="009B2222"/>
    <w:rsid w:val="009B5DE4"/>
    <w:rsid w:val="009C4E7A"/>
    <w:rsid w:val="009D2D39"/>
    <w:rsid w:val="009D4580"/>
    <w:rsid w:val="009E61E6"/>
    <w:rsid w:val="00A1015B"/>
    <w:rsid w:val="00A13DA8"/>
    <w:rsid w:val="00A14C70"/>
    <w:rsid w:val="00A15DB1"/>
    <w:rsid w:val="00A22E39"/>
    <w:rsid w:val="00A26464"/>
    <w:rsid w:val="00A323B1"/>
    <w:rsid w:val="00A33FE0"/>
    <w:rsid w:val="00A34677"/>
    <w:rsid w:val="00A36137"/>
    <w:rsid w:val="00A40190"/>
    <w:rsid w:val="00A402C9"/>
    <w:rsid w:val="00A4426E"/>
    <w:rsid w:val="00A445A6"/>
    <w:rsid w:val="00A6251D"/>
    <w:rsid w:val="00A62688"/>
    <w:rsid w:val="00A63639"/>
    <w:rsid w:val="00A65D5D"/>
    <w:rsid w:val="00A712F0"/>
    <w:rsid w:val="00A71C0D"/>
    <w:rsid w:val="00A829DE"/>
    <w:rsid w:val="00A8505D"/>
    <w:rsid w:val="00A9040D"/>
    <w:rsid w:val="00A91A62"/>
    <w:rsid w:val="00A93153"/>
    <w:rsid w:val="00A93187"/>
    <w:rsid w:val="00AA44CD"/>
    <w:rsid w:val="00AB4ADD"/>
    <w:rsid w:val="00AB5208"/>
    <w:rsid w:val="00AC3611"/>
    <w:rsid w:val="00AC7678"/>
    <w:rsid w:val="00AD1ACA"/>
    <w:rsid w:val="00AE0139"/>
    <w:rsid w:val="00AE0145"/>
    <w:rsid w:val="00AE18F4"/>
    <w:rsid w:val="00AE3ED8"/>
    <w:rsid w:val="00AE4016"/>
    <w:rsid w:val="00AE48EF"/>
    <w:rsid w:val="00AE6C68"/>
    <w:rsid w:val="00AF26E8"/>
    <w:rsid w:val="00AF2ED2"/>
    <w:rsid w:val="00AF3532"/>
    <w:rsid w:val="00AF6627"/>
    <w:rsid w:val="00AF73D0"/>
    <w:rsid w:val="00B01D54"/>
    <w:rsid w:val="00B03251"/>
    <w:rsid w:val="00B04FE3"/>
    <w:rsid w:val="00B2202F"/>
    <w:rsid w:val="00B2600C"/>
    <w:rsid w:val="00B26D80"/>
    <w:rsid w:val="00B44E7B"/>
    <w:rsid w:val="00B4567F"/>
    <w:rsid w:val="00B46BAB"/>
    <w:rsid w:val="00B546F5"/>
    <w:rsid w:val="00B56EC6"/>
    <w:rsid w:val="00B57B6F"/>
    <w:rsid w:val="00B609E6"/>
    <w:rsid w:val="00B62F5E"/>
    <w:rsid w:val="00B70C09"/>
    <w:rsid w:val="00B70F2F"/>
    <w:rsid w:val="00B7736E"/>
    <w:rsid w:val="00B774E9"/>
    <w:rsid w:val="00B84C12"/>
    <w:rsid w:val="00B87646"/>
    <w:rsid w:val="00B90F0A"/>
    <w:rsid w:val="00B9364A"/>
    <w:rsid w:val="00B962F4"/>
    <w:rsid w:val="00BA1E3C"/>
    <w:rsid w:val="00BA64A8"/>
    <w:rsid w:val="00BA6F48"/>
    <w:rsid w:val="00BB34E8"/>
    <w:rsid w:val="00BB7C58"/>
    <w:rsid w:val="00BC094E"/>
    <w:rsid w:val="00BC1DF1"/>
    <w:rsid w:val="00BC3E1B"/>
    <w:rsid w:val="00BC6DE1"/>
    <w:rsid w:val="00BD32D7"/>
    <w:rsid w:val="00BE3D9F"/>
    <w:rsid w:val="00BE62F3"/>
    <w:rsid w:val="00BE68A0"/>
    <w:rsid w:val="00BF102B"/>
    <w:rsid w:val="00BF157C"/>
    <w:rsid w:val="00BF5B55"/>
    <w:rsid w:val="00C02202"/>
    <w:rsid w:val="00C031B8"/>
    <w:rsid w:val="00C11C85"/>
    <w:rsid w:val="00C13DF8"/>
    <w:rsid w:val="00C15CA1"/>
    <w:rsid w:val="00C176C3"/>
    <w:rsid w:val="00C1797B"/>
    <w:rsid w:val="00C23481"/>
    <w:rsid w:val="00C24CE8"/>
    <w:rsid w:val="00C30F57"/>
    <w:rsid w:val="00C34261"/>
    <w:rsid w:val="00C44C16"/>
    <w:rsid w:val="00C50D9F"/>
    <w:rsid w:val="00C55EC0"/>
    <w:rsid w:val="00C56344"/>
    <w:rsid w:val="00C6168D"/>
    <w:rsid w:val="00C67015"/>
    <w:rsid w:val="00C67510"/>
    <w:rsid w:val="00C70174"/>
    <w:rsid w:val="00C71103"/>
    <w:rsid w:val="00C72225"/>
    <w:rsid w:val="00C7265D"/>
    <w:rsid w:val="00C75C68"/>
    <w:rsid w:val="00C75F28"/>
    <w:rsid w:val="00C76A8F"/>
    <w:rsid w:val="00C77130"/>
    <w:rsid w:val="00C82E48"/>
    <w:rsid w:val="00C918ED"/>
    <w:rsid w:val="00C925A7"/>
    <w:rsid w:val="00C92B94"/>
    <w:rsid w:val="00C96B08"/>
    <w:rsid w:val="00CA009E"/>
    <w:rsid w:val="00CA31B1"/>
    <w:rsid w:val="00CA698A"/>
    <w:rsid w:val="00CA742A"/>
    <w:rsid w:val="00CB087E"/>
    <w:rsid w:val="00CB29F9"/>
    <w:rsid w:val="00CB38D8"/>
    <w:rsid w:val="00CB47C4"/>
    <w:rsid w:val="00CB4AF8"/>
    <w:rsid w:val="00CB7883"/>
    <w:rsid w:val="00CC3483"/>
    <w:rsid w:val="00CC4BCE"/>
    <w:rsid w:val="00CC58E3"/>
    <w:rsid w:val="00CC7C70"/>
    <w:rsid w:val="00CD046D"/>
    <w:rsid w:val="00CD67DA"/>
    <w:rsid w:val="00CD6A3B"/>
    <w:rsid w:val="00CE0E2E"/>
    <w:rsid w:val="00CE721D"/>
    <w:rsid w:val="00CE7451"/>
    <w:rsid w:val="00CE77BC"/>
    <w:rsid w:val="00CF4444"/>
    <w:rsid w:val="00CF64AB"/>
    <w:rsid w:val="00D02836"/>
    <w:rsid w:val="00D02944"/>
    <w:rsid w:val="00D02BDD"/>
    <w:rsid w:val="00D0381A"/>
    <w:rsid w:val="00D05DB5"/>
    <w:rsid w:val="00D079FA"/>
    <w:rsid w:val="00D1154F"/>
    <w:rsid w:val="00D270C5"/>
    <w:rsid w:val="00D32992"/>
    <w:rsid w:val="00D351D7"/>
    <w:rsid w:val="00D42A7F"/>
    <w:rsid w:val="00D43797"/>
    <w:rsid w:val="00D51A46"/>
    <w:rsid w:val="00D5646E"/>
    <w:rsid w:val="00D56BEA"/>
    <w:rsid w:val="00D625F7"/>
    <w:rsid w:val="00D6489C"/>
    <w:rsid w:val="00D80408"/>
    <w:rsid w:val="00D80B5C"/>
    <w:rsid w:val="00D81701"/>
    <w:rsid w:val="00D82D60"/>
    <w:rsid w:val="00D86501"/>
    <w:rsid w:val="00D869EA"/>
    <w:rsid w:val="00D96F45"/>
    <w:rsid w:val="00DA2473"/>
    <w:rsid w:val="00DA4173"/>
    <w:rsid w:val="00DA6873"/>
    <w:rsid w:val="00DB074D"/>
    <w:rsid w:val="00DB0882"/>
    <w:rsid w:val="00DB208B"/>
    <w:rsid w:val="00DB2B89"/>
    <w:rsid w:val="00DB4D61"/>
    <w:rsid w:val="00DB5A73"/>
    <w:rsid w:val="00DC1AFB"/>
    <w:rsid w:val="00DC3078"/>
    <w:rsid w:val="00DC6E50"/>
    <w:rsid w:val="00DC7EDA"/>
    <w:rsid w:val="00DD0209"/>
    <w:rsid w:val="00DD0872"/>
    <w:rsid w:val="00DD1A60"/>
    <w:rsid w:val="00DE7522"/>
    <w:rsid w:val="00DE7C58"/>
    <w:rsid w:val="00DF1DF2"/>
    <w:rsid w:val="00DF2EB3"/>
    <w:rsid w:val="00DF37D0"/>
    <w:rsid w:val="00DF4F07"/>
    <w:rsid w:val="00E01D49"/>
    <w:rsid w:val="00E033D6"/>
    <w:rsid w:val="00E04B00"/>
    <w:rsid w:val="00E05403"/>
    <w:rsid w:val="00E059EB"/>
    <w:rsid w:val="00E11A35"/>
    <w:rsid w:val="00E12DC5"/>
    <w:rsid w:val="00E167DF"/>
    <w:rsid w:val="00E22123"/>
    <w:rsid w:val="00E23B37"/>
    <w:rsid w:val="00E252B3"/>
    <w:rsid w:val="00E25C49"/>
    <w:rsid w:val="00E279C3"/>
    <w:rsid w:val="00E36B9A"/>
    <w:rsid w:val="00E47EBE"/>
    <w:rsid w:val="00E5535B"/>
    <w:rsid w:val="00E555FA"/>
    <w:rsid w:val="00E57815"/>
    <w:rsid w:val="00E615F6"/>
    <w:rsid w:val="00E61BD1"/>
    <w:rsid w:val="00E66E65"/>
    <w:rsid w:val="00E71587"/>
    <w:rsid w:val="00E71A98"/>
    <w:rsid w:val="00E72D93"/>
    <w:rsid w:val="00E74BD3"/>
    <w:rsid w:val="00E76564"/>
    <w:rsid w:val="00E777EB"/>
    <w:rsid w:val="00E77D90"/>
    <w:rsid w:val="00E80B9A"/>
    <w:rsid w:val="00E81E23"/>
    <w:rsid w:val="00E82DC6"/>
    <w:rsid w:val="00E8348B"/>
    <w:rsid w:val="00E835F8"/>
    <w:rsid w:val="00E84911"/>
    <w:rsid w:val="00E92CCF"/>
    <w:rsid w:val="00E93919"/>
    <w:rsid w:val="00E94989"/>
    <w:rsid w:val="00E979CD"/>
    <w:rsid w:val="00EA1E8E"/>
    <w:rsid w:val="00EA46A6"/>
    <w:rsid w:val="00EB738B"/>
    <w:rsid w:val="00EC7172"/>
    <w:rsid w:val="00EC7C7F"/>
    <w:rsid w:val="00ED099C"/>
    <w:rsid w:val="00ED0AC9"/>
    <w:rsid w:val="00ED2CA0"/>
    <w:rsid w:val="00ED4798"/>
    <w:rsid w:val="00ED72B8"/>
    <w:rsid w:val="00EE3282"/>
    <w:rsid w:val="00EE4C65"/>
    <w:rsid w:val="00EF0306"/>
    <w:rsid w:val="00EF2442"/>
    <w:rsid w:val="00EF4E16"/>
    <w:rsid w:val="00EF6A72"/>
    <w:rsid w:val="00F01A3C"/>
    <w:rsid w:val="00F10476"/>
    <w:rsid w:val="00F15600"/>
    <w:rsid w:val="00F21E2F"/>
    <w:rsid w:val="00F342CC"/>
    <w:rsid w:val="00F34AAD"/>
    <w:rsid w:val="00F36C46"/>
    <w:rsid w:val="00F427B0"/>
    <w:rsid w:val="00F445BE"/>
    <w:rsid w:val="00F53ED8"/>
    <w:rsid w:val="00F6139F"/>
    <w:rsid w:val="00F6189E"/>
    <w:rsid w:val="00F61953"/>
    <w:rsid w:val="00F622B7"/>
    <w:rsid w:val="00F626F0"/>
    <w:rsid w:val="00F66CA3"/>
    <w:rsid w:val="00F71AEA"/>
    <w:rsid w:val="00F7251C"/>
    <w:rsid w:val="00F73C93"/>
    <w:rsid w:val="00F76254"/>
    <w:rsid w:val="00F76762"/>
    <w:rsid w:val="00F840FF"/>
    <w:rsid w:val="00F94407"/>
    <w:rsid w:val="00F96E52"/>
    <w:rsid w:val="00F96F38"/>
    <w:rsid w:val="00FA4E4C"/>
    <w:rsid w:val="00FB2219"/>
    <w:rsid w:val="00FB34EA"/>
    <w:rsid w:val="00FC22E1"/>
    <w:rsid w:val="00FC5E0B"/>
    <w:rsid w:val="00FC663E"/>
    <w:rsid w:val="00FC752F"/>
    <w:rsid w:val="00FC773E"/>
    <w:rsid w:val="00FD54E8"/>
    <w:rsid w:val="00FD580F"/>
    <w:rsid w:val="00FE502B"/>
    <w:rsid w:val="00FE6C00"/>
    <w:rsid w:val="00FF0B89"/>
    <w:rsid w:val="00FF649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AE8570B"/>
  <w15:docId w15:val="{95B22D5E-F019-49FD-8D7D-6EBCF448B6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next w:val="BodyText"/>
    <w:qFormat/>
    <w:rsid w:val="003C600D"/>
    <w:pPr>
      <w:spacing w:after="120" w:line="240" w:lineRule="atLeast"/>
    </w:pPr>
    <w:rPr>
      <w:rFonts w:ascii="Arial" w:hAnsi="Arial"/>
      <w:szCs w:val="24"/>
    </w:rPr>
  </w:style>
  <w:style w:type="paragraph" w:styleId="Heading1">
    <w:name w:val="heading 1"/>
    <w:basedOn w:val="Normal"/>
    <w:next w:val="Normal"/>
    <w:rsid w:val="003C600D"/>
    <w:pPr>
      <w:keepNext/>
      <w:spacing w:before="240" w:after="60"/>
      <w:outlineLvl w:val="0"/>
    </w:pPr>
    <w:rPr>
      <w:rFonts w:cs="Arial"/>
      <w:b/>
      <w:bCs/>
      <w:kern w:val="32"/>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locked/>
    <w:rsid w:val="003C600D"/>
    <w:pPr>
      <w:spacing w:before="120"/>
    </w:pPr>
  </w:style>
  <w:style w:type="character" w:customStyle="1" w:styleId="BodyTextChar">
    <w:name w:val="Body Text Char"/>
    <w:basedOn w:val="DefaultParagraphFont"/>
    <w:link w:val="BodyText"/>
    <w:rsid w:val="003C600D"/>
    <w:rPr>
      <w:rFonts w:ascii="Arial" w:hAnsi="Arial"/>
      <w:szCs w:val="24"/>
    </w:rPr>
  </w:style>
  <w:style w:type="paragraph" w:customStyle="1" w:styleId="TableHeadings">
    <w:name w:val="Table Headings"/>
    <w:basedOn w:val="Normal"/>
    <w:autoRedefine/>
    <w:qFormat/>
    <w:rsid w:val="003C600D"/>
    <w:pPr>
      <w:tabs>
        <w:tab w:val="left" w:pos="360"/>
        <w:tab w:val="left" w:pos="720"/>
      </w:tabs>
      <w:spacing w:before="120"/>
    </w:pPr>
    <w:rPr>
      <w:b/>
      <w:color w:val="FFFFFF"/>
      <w:szCs w:val="20"/>
    </w:rPr>
  </w:style>
  <w:style w:type="paragraph" w:customStyle="1" w:styleId="Tabletext-white">
    <w:name w:val="Table text - white"/>
    <w:basedOn w:val="TableText"/>
    <w:rsid w:val="003C600D"/>
    <w:rPr>
      <w:color w:val="FFFFFF"/>
    </w:rPr>
  </w:style>
  <w:style w:type="paragraph" w:customStyle="1" w:styleId="TableText">
    <w:name w:val="Table Text"/>
    <w:basedOn w:val="Normal"/>
    <w:autoRedefine/>
    <w:qFormat/>
    <w:rsid w:val="003C600D"/>
    <w:pPr>
      <w:suppressAutoHyphens/>
      <w:autoSpaceDE w:val="0"/>
      <w:autoSpaceDN w:val="0"/>
      <w:adjustRightInd w:val="0"/>
      <w:spacing w:before="120" w:line="240" w:lineRule="auto"/>
      <w:textAlignment w:val="center"/>
    </w:pPr>
    <w:rPr>
      <w:rFonts w:cs="Tahoma"/>
      <w:color w:val="000000"/>
      <w:szCs w:val="20"/>
    </w:rPr>
  </w:style>
  <w:style w:type="paragraph" w:customStyle="1" w:styleId="BL">
    <w:name w:val="BL"/>
    <w:basedOn w:val="Normal"/>
    <w:autoRedefine/>
    <w:qFormat/>
    <w:rsid w:val="003C600D"/>
    <w:pPr>
      <w:numPr>
        <w:numId w:val="2"/>
      </w:numPr>
      <w:tabs>
        <w:tab w:val="clear" w:pos="1080"/>
        <w:tab w:val="left" w:pos="360"/>
      </w:tabs>
      <w:suppressAutoHyphens/>
      <w:autoSpaceDE w:val="0"/>
      <w:autoSpaceDN w:val="0"/>
      <w:adjustRightInd w:val="0"/>
      <w:spacing w:before="120" w:line="240" w:lineRule="auto"/>
      <w:ind w:left="648"/>
      <w:textAlignment w:val="center"/>
    </w:pPr>
    <w:rPr>
      <w:rFonts w:cs="Courier New"/>
      <w:color w:val="000000"/>
      <w:szCs w:val="20"/>
    </w:rPr>
  </w:style>
  <w:style w:type="paragraph" w:customStyle="1" w:styleId="Numbered">
    <w:name w:val="Numbered"/>
    <w:basedOn w:val="BL"/>
    <w:autoRedefine/>
    <w:rsid w:val="004166CB"/>
    <w:pPr>
      <w:numPr>
        <w:numId w:val="24"/>
      </w:numPr>
      <w:spacing w:before="240" w:after="0"/>
    </w:pPr>
  </w:style>
  <w:style w:type="paragraph" w:customStyle="1" w:styleId="ResourceNo">
    <w:name w:val="ResourceNo"/>
    <w:basedOn w:val="Normal"/>
    <w:next w:val="ResourceTitle"/>
    <w:link w:val="ResourceNoChar"/>
    <w:autoRedefine/>
    <w:rsid w:val="003C600D"/>
    <w:pPr>
      <w:pageBreakBefore/>
      <w:widowControl w:val="0"/>
      <w:suppressAutoHyphens/>
      <w:autoSpaceDE w:val="0"/>
      <w:autoSpaceDN w:val="0"/>
      <w:adjustRightInd w:val="0"/>
      <w:spacing w:before="120" w:line="240" w:lineRule="auto"/>
      <w:jc w:val="center"/>
      <w:textAlignment w:val="center"/>
    </w:pPr>
    <w:rPr>
      <w:rFonts w:cs="AvenirLT-Heavy"/>
      <w:b/>
      <w:color w:val="27448B"/>
      <w:szCs w:val="44"/>
    </w:rPr>
  </w:style>
  <w:style w:type="character" w:customStyle="1" w:styleId="ResourceNoChar">
    <w:name w:val="ResourceNo Char"/>
    <w:basedOn w:val="DefaultParagraphFont"/>
    <w:link w:val="ResourceNo"/>
    <w:locked/>
    <w:rsid w:val="003C600D"/>
    <w:rPr>
      <w:rFonts w:ascii="Arial" w:hAnsi="Arial" w:cs="AvenirLT-Heavy"/>
      <w:b/>
      <w:color w:val="27448B"/>
      <w:szCs w:val="44"/>
    </w:rPr>
  </w:style>
  <w:style w:type="paragraph" w:customStyle="1" w:styleId="Tabletextcolumnheadings">
    <w:name w:val="Table text column headings"/>
    <w:basedOn w:val="Normal"/>
    <w:rsid w:val="008A22F1"/>
    <w:pPr>
      <w:widowControl w:val="0"/>
      <w:tabs>
        <w:tab w:val="left" w:pos="1080"/>
      </w:tabs>
      <w:suppressAutoHyphens/>
      <w:autoSpaceDE w:val="0"/>
      <w:autoSpaceDN w:val="0"/>
      <w:adjustRightInd w:val="0"/>
      <w:spacing w:before="120"/>
      <w:jc w:val="center"/>
      <w:textAlignment w:val="center"/>
    </w:pPr>
    <w:rPr>
      <w:rFonts w:cs="AvenirLT-Heavy"/>
      <w:szCs w:val="20"/>
    </w:rPr>
  </w:style>
  <w:style w:type="paragraph" w:customStyle="1" w:styleId="LessonNo">
    <w:name w:val="LessonNo"/>
    <w:basedOn w:val="Normal"/>
    <w:next w:val="LessonTitle"/>
    <w:autoRedefine/>
    <w:rsid w:val="003C600D"/>
    <w:pPr>
      <w:widowControl w:val="0"/>
      <w:suppressAutoHyphens/>
      <w:autoSpaceDE w:val="0"/>
      <w:autoSpaceDN w:val="0"/>
      <w:adjustRightInd w:val="0"/>
      <w:spacing w:line="240" w:lineRule="auto"/>
      <w:jc w:val="center"/>
      <w:textAlignment w:val="center"/>
    </w:pPr>
    <w:rPr>
      <w:rFonts w:cs="AvenirLT-Heavy"/>
      <w:b/>
      <w:color w:val="003399"/>
      <w:sz w:val="56"/>
      <w:szCs w:val="56"/>
    </w:rPr>
  </w:style>
  <w:style w:type="paragraph" w:customStyle="1" w:styleId="LessonTitle">
    <w:name w:val="Lesson Title"/>
    <w:basedOn w:val="Normal"/>
    <w:next w:val="Resources"/>
    <w:autoRedefine/>
    <w:rsid w:val="003C600D"/>
    <w:pPr>
      <w:keepNext/>
      <w:widowControl w:val="0"/>
      <w:suppressAutoHyphens/>
      <w:autoSpaceDE w:val="0"/>
      <w:autoSpaceDN w:val="0"/>
      <w:adjustRightInd w:val="0"/>
      <w:spacing w:before="120" w:after="40" w:line="240" w:lineRule="auto"/>
      <w:jc w:val="center"/>
      <w:textAlignment w:val="center"/>
    </w:pPr>
    <w:rPr>
      <w:rFonts w:cs="Wingdings"/>
      <w:b/>
      <w:color w:val="4D89C5"/>
      <w:sz w:val="56"/>
      <w:szCs w:val="56"/>
    </w:rPr>
  </w:style>
  <w:style w:type="paragraph" w:customStyle="1" w:styleId="Instructions">
    <w:name w:val="Instructions"/>
    <w:basedOn w:val="Normal"/>
    <w:autoRedefine/>
    <w:qFormat/>
    <w:rsid w:val="003C600D"/>
    <w:pPr>
      <w:tabs>
        <w:tab w:val="left" w:pos="1080"/>
        <w:tab w:val="left" w:pos="1620"/>
        <w:tab w:val="left" w:pos="4320"/>
        <w:tab w:val="left" w:pos="4680"/>
      </w:tabs>
      <w:suppressAutoHyphens/>
      <w:autoSpaceDE w:val="0"/>
      <w:autoSpaceDN w:val="0"/>
      <w:adjustRightInd w:val="0"/>
      <w:spacing w:before="120" w:after="240" w:line="240" w:lineRule="auto"/>
      <w:textAlignment w:val="center"/>
    </w:pPr>
    <w:rPr>
      <w:rFonts w:cs="Arial"/>
      <w:i/>
      <w:color w:val="27448B"/>
      <w:szCs w:val="20"/>
    </w:rPr>
  </w:style>
  <w:style w:type="table" w:styleId="TableGrid">
    <w:name w:val="Table Grid"/>
    <w:basedOn w:val="TableNormal"/>
    <w:rsid w:val="003C600D"/>
    <w:pPr>
      <w:spacing w:after="120" w:line="24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ourceTitle">
    <w:name w:val="Resource Title"/>
    <w:basedOn w:val="Normal"/>
    <w:next w:val="Instructions"/>
    <w:autoRedefine/>
    <w:rsid w:val="003C600D"/>
    <w:pPr>
      <w:widowControl w:val="0"/>
      <w:suppressAutoHyphens/>
      <w:autoSpaceDE w:val="0"/>
      <w:autoSpaceDN w:val="0"/>
      <w:adjustRightInd w:val="0"/>
      <w:spacing w:after="360" w:line="240" w:lineRule="auto"/>
      <w:jc w:val="center"/>
      <w:textAlignment w:val="center"/>
    </w:pPr>
    <w:rPr>
      <w:rFonts w:cs="AvenirLT-Heavy"/>
      <w:b/>
      <w:color w:val="27448B"/>
      <w:sz w:val="36"/>
      <w:szCs w:val="36"/>
    </w:rPr>
  </w:style>
  <w:style w:type="paragraph" w:customStyle="1" w:styleId="Test-MultChoice">
    <w:name w:val="Test-MultChoice"/>
    <w:basedOn w:val="Normal"/>
    <w:rsid w:val="003C600D"/>
    <w:pPr>
      <w:widowControl w:val="0"/>
      <w:tabs>
        <w:tab w:val="left" w:pos="540"/>
        <w:tab w:val="left" w:pos="1080"/>
        <w:tab w:val="left" w:pos="1620"/>
        <w:tab w:val="left" w:pos="4320"/>
        <w:tab w:val="left" w:pos="4680"/>
      </w:tabs>
      <w:suppressAutoHyphens/>
      <w:autoSpaceDE w:val="0"/>
      <w:autoSpaceDN w:val="0"/>
      <w:adjustRightInd w:val="0"/>
      <w:ind w:left="540" w:hanging="540"/>
      <w:textAlignment w:val="center"/>
    </w:pPr>
    <w:rPr>
      <w:rFonts w:cs="Courier New"/>
      <w:color w:val="000000"/>
      <w:szCs w:val="20"/>
    </w:rPr>
  </w:style>
  <w:style w:type="paragraph" w:customStyle="1" w:styleId="H1">
    <w:name w:val="H1"/>
    <w:basedOn w:val="Normal"/>
    <w:autoRedefine/>
    <w:qFormat/>
    <w:rsid w:val="003C600D"/>
    <w:pPr>
      <w:keepNext/>
      <w:widowControl w:val="0"/>
      <w:pBdr>
        <w:top w:val="single" w:sz="24" w:space="3" w:color="27448B"/>
      </w:pBdr>
      <w:suppressAutoHyphens/>
      <w:autoSpaceDE w:val="0"/>
      <w:autoSpaceDN w:val="0"/>
      <w:adjustRightInd w:val="0"/>
      <w:spacing w:before="240" w:line="240" w:lineRule="auto"/>
      <w:textAlignment w:val="center"/>
    </w:pPr>
    <w:rPr>
      <w:rFonts w:cs="AvenirLT-Heavy"/>
      <w:b/>
      <w:color w:val="27448B"/>
      <w:sz w:val="32"/>
      <w:szCs w:val="32"/>
    </w:rPr>
  </w:style>
  <w:style w:type="paragraph" w:styleId="BalloonText">
    <w:name w:val="Balloon Text"/>
    <w:basedOn w:val="Normal"/>
    <w:semiHidden/>
    <w:rsid w:val="003C600D"/>
    <w:rPr>
      <w:rFonts w:ascii="Tahoma" w:hAnsi="Tahoma" w:cs="Tahoma"/>
      <w:sz w:val="16"/>
      <w:szCs w:val="16"/>
    </w:rPr>
  </w:style>
  <w:style w:type="character" w:styleId="Hyperlink">
    <w:name w:val="Hyperlink"/>
    <w:basedOn w:val="DefaultParagraphFont"/>
    <w:rsid w:val="003C600D"/>
    <w:rPr>
      <w:rFonts w:cs="Times New Roman"/>
      <w:color w:val="0000FF"/>
      <w:u w:val="single"/>
    </w:rPr>
  </w:style>
  <w:style w:type="paragraph" w:customStyle="1" w:styleId="CourseName">
    <w:name w:val="Course Name"/>
    <w:basedOn w:val="Normal"/>
    <w:next w:val="LessonNo"/>
    <w:autoRedefine/>
    <w:rsid w:val="007D4CB8"/>
    <w:pPr>
      <w:spacing w:line="240" w:lineRule="auto"/>
      <w:jc w:val="center"/>
    </w:pPr>
    <w:rPr>
      <w:rFonts w:cs="Arial"/>
      <w:color w:val="000080"/>
      <w:sz w:val="36"/>
      <w:szCs w:val="36"/>
    </w:rPr>
  </w:style>
  <w:style w:type="paragraph" w:styleId="CommentText">
    <w:name w:val="annotation text"/>
    <w:basedOn w:val="Normal"/>
    <w:link w:val="CommentTextChar"/>
    <w:semiHidden/>
    <w:rsid w:val="003C600D"/>
    <w:pPr>
      <w:ind w:left="576" w:hanging="576"/>
    </w:pPr>
  </w:style>
  <w:style w:type="paragraph" w:customStyle="1" w:styleId="Resources">
    <w:name w:val="Resources"/>
    <w:basedOn w:val="Normal"/>
    <w:autoRedefine/>
    <w:rsid w:val="003C600D"/>
    <w:pPr>
      <w:widowControl w:val="0"/>
      <w:pBdr>
        <w:top w:val="single" w:sz="24" w:space="3" w:color="27448B"/>
      </w:pBdr>
      <w:suppressAutoHyphens/>
      <w:autoSpaceDE w:val="0"/>
      <w:autoSpaceDN w:val="0"/>
      <w:adjustRightInd w:val="0"/>
      <w:spacing w:before="480" w:after="240" w:line="240" w:lineRule="auto"/>
      <w:textAlignment w:val="center"/>
    </w:pPr>
    <w:rPr>
      <w:rFonts w:cs="AvenirLT-Heavy"/>
      <w:b/>
      <w:color w:val="003399"/>
      <w:sz w:val="32"/>
      <w:szCs w:val="32"/>
    </w:rPr>
  </w:style>
  <w:style w:type="paragraph" w:styleId="Header">
    <w:name w:val="header"/>
    <w:basedOn w:val="Normal"/>
    <w:rsid w:val="003C600D"/>
    <w:pPr>
      <w:tabs>
        <w:tab w:val="center" w:pos="4320"/>
        <w:tab w:val="right" w:pos="8640"/>
      </w:tabs>
    </w:pPr>
  </w:style>
  <w:style w:type="paragraph" w:styleId="Footer">
    <w:name w:val="footer"/>
    <w:basedOn w:val="Normal"/>
    <w:link w:val="FooterChar"/>
    <w:uiPriority w:val="99"/>
    <w:rsid w:val="003C600D"/>
    <w:pPr>
      <w:tabs>
        <w:tab w:val="center" w:pos="4320"/>
        <w:tab w:val="right" w:pos="8640"/>
      </w:tabs>
    </w:pPr>
    <w:rPr>
      <w:sz w:val="16"/>
    </w:rPr>
  </w:style>
  <w:style w:type="paragraph" w:customStyle="1" w:styleId="H2">
    <w:name w:val="H2"/>
    <w:basedOn w:val="Normal"/>
    <w:next w:val="Normal"/>
    <w:autoRedefine/>
    <w:qFormat/>
    <w:rsid w:val="003C600D"/>
    <w:pPr>
      <w:keepNext/>
      <w:widowControl w:val="0"/>
      <w:suppressAutoHyphens/>
      <w:autoSpaceDE w:val="0"/>
      <w:autoSpaceDN w:val="0"/>
      <w:adjustRightInd w:val="0"/>
      <w:spacing w:before="240" w:line="240" w:lineRule="auto"/>
      <w:textAlignment w:val="center"/>
    </w:pPr>
    <w:rPr>
      <w:rFonts w:cs="Arial"/>
      <w:b/>
      <w:bCs/>
      <w:color w:val="27448B"/>
      <w:sz w:val="28"/>
      <w:szCs w:val="28"/>
    </w:rPr>
  </w:style>
  <w:style w:type="paragraph" w:customStyle="1" w:styleId="ActivityHead">
    <w:name w:val="Activity Head"/>
    <w:basedOn w:val="TableText"/>
    <w:next w:val="TableText"/>
    <w:autoRedefine/>
    <w:rsid w:val="0025303F"/>
    <w:pPr>
      <w:spacing w:before="0"/>
    </w:pPr>
    <w:rPr>
      <w:rFonts w:cs="Courier New"/>
      <w:b/>
      <w:bCs/>
      <w:color w:val="336699"/>
    </w:rPr>
  </w:style>
  <w:style w:type="paragraph" w:customStyle="1" w:styleId="CrieriaTablelist">
    <w:name w:val="Crieria Table list"/>
    <w:basedOn w:val="BodyText"/>
    <w:autoRedefine/>
    <w:rsid w:val="003C600D"/>
    <w:pPr>
      <w:tabs>
        <w:tab w:val="left" w:pos="1080"/>
      </w:tabs>
      <w:suppressAutoHyphens/>
      <w:autoSpaceDE w:val="0"/>
      <w:autoSpaceDN w:val="0"/>
      <w:adjustRightInd w:val="0"/>
      <w:spacing w:line="240" w:lineRule="auto"/>
      <w:textAlignment w:val="center"/>
    </w:pPr>
    <w:rPr>
      <w:color w:val="000000"/>
    </w:rPr>
  </w:style>
  <w:style w:type="paragraph" w:customStyle="1" w:styleId="RubricTableheadings">
    <w:name w:val="Rubric Table headings"/>
    <w:basedOn w:val="Normal"/>
    <w:rsid w:val="00156080"/>
    <w:pPr>
      <w:widowControl w:val="0"/>
      <w:suppressAutoHyphens/>
      <w:autoSpaceDE w:val="0"/>
      <w:autoSpaceDN w:val="0"/>
      <w:adjustRightInd w:val="0"/>
      <w:spacing w:before="120"/>
      <w:textAlignment w:val="center"/>
    </w:pPr>
    <w:rPr>
      <w:rFonts w:cs="Tahoma"/>
      <w:b/>
      <w:bCs/>
      <w:color w:val="FFFFFF"/>
      <w:szCs w:val="20"/>
    </w:rPr>
  </w:style>
  <w:style w:type="character" w:styleId="CommentReference">
    <w:name w:val="annotation reference"/>
    <w:basedOn w:val="DefaultParagraphFont"/>
    <w:rsid w:val="003C600D"/>
    <w:rPr>
      <w:sz w:val="16"/>
      <w:szCs w:val="16"/>
    </w:rPr>
  </w:style>
  <w:style w:type="paragraph" w:styleId="CommentSubject">
    <w:name w:val="annotation subject"/>
    <w:basedOn w:val="CommentText"/>
    <w:next w:val="CommentText"/>
    <w:link w:val="CommentSubjectChar"/>
    <w:rsid w:val="003C600D"/>
    <w:pPr>
      <w:spacing w:line="240" w:lineRule="auto"/>
      <w:ind w:left="0" w:firstLine="0"/>
    </w:pPr>
    <w:rPr>
      <w:b/>
      <w:bCs/>
      <w:szCs w:val="20"/>
    </w:rPr>
  </w:style>
  <w:style w:type="paragraph" w:customStyle="1" w:styleId="Headers">
    <w:name w:val="Headers"/>
    <w:basedOn w:val="Normal"/>
    <w:autoRedefine/>
    <w:rsid w:val="003C600D"/>
    <w:pPr>
      <w:widowControl w:val="0"/>
      <w:suppressAutoHyphens/>
      <w:autoSpaceDE w:val="0"/>
      <w:autoSpaceDN w:val="0"/>
      <w:adjustRightInd w:val="0"/>
      <w:spacing w:after="0" w:line="240" w:lineRule="auto"/>
      <w:textAlignment w:val="center"/>
    </w:pPr>
    <w:rPr>
      <w:rFonts w:cs="Arial"/>
      <w:noProof/>
      <w:color w:val="336699"/>
      <w:sz w:val="18"/>
      <w:szCs w:val="18"/>
    </w:rPr>
  </w:style>
  <w:style w:type="paragraph" w:customStyle="1" w:styleId="StyleTabletextcolumnheadings">
    <w:name w:val="Style Table text column headings"/>
    <w:basedOn w:val="Normal"/>
    <w:autoRedefine/>
    <w:rsid w:val="003C600D"/>
    <w:pPr>
      <w:widowControl w:val="0"/>
      <w:tabs>
        <w:tab w:val="left" w:pos="1080"/>
      </w:tabs>
      <w:suppressAutoHyphens/>
      <w:autoSpaceDE w:val="0"/>
      <w:autoSpaceDN w:val="0"/>
      <w:adjustRightInd w:val="0"/>
      <w:spacing w:before="120"/>
      <w:jc w:val="center"/>
      <w:textAlignment w:val="center"/>
    </w:pPr>
    <w:rPr>
      <w:szCs w:val="20"/>
    </w:rPr>
  </w:style>
  <w:style w:type="paragraph" w:customStyle="1" w:styleId="Tabletextcolumnheading">
    <w:name w:val="Table text column heading"/>
    <w:basedOn w:val="Normal"/>
    <w:autoRedefine/>
    <w:rsid w:val="003C600D"/>
    <w:pPr>
      <w:widowControl w:val="0"/>
      <w:tabs>
        <w:tab w:val="left" w:pos="1080"/>
      </w:tabs>
      <w:suppressAutoHyphens/>
      <w:autoSpaceDE w:val="0"/>
      <w:autoSpaceDN w:val="0"/>
      <w:adjustRightInd w:val="0"/>
      <w:spacing w:before="120" w:line="240" w:lineRule="auto"/>
      <w:jc w:val="center"/>
      <w:textAlignment w:val="center"/>
    </w:pPr>
    <w:rPr>
      <w:szCs w:val="20"/>
    </w:rPr>
  </w:style>
  <w:style w:type="paragraph" w:customStyle="1" w:styleId="Indent">
    <w:name w:val="Indent"/>
    <w:basedOn w:val="Numbered"/>
    <w:autoRedefine/>
    <w:qFormat/>
    <w:rsid w:val="003C600D"/>
    <w:pPr>
      <w:numPr>
        <w:numId w:val="0"/>
      </w:numPr>
      <w:spacing w:before="120" w:after="120"/>
      <w:ind w:left="648"/>
    </w:pPr>
  </w:style>
  <w:style w:type="paragraph" w:customStyle="1" w:styleId="H3">
    <w:name w:val="H3"/>
    <w:basedOn w:val="H2"/>
    <w:next w:val="BodyText"/>
    <w:autoRedefine/>
    <w:qFormat/>
    <w:rsid w:val="003C600D"/>
    <w:pPr>
      <w:spacing w:before="120"/>
    </w:pPr>
    <w:rPr>
      <w:b w:val="0"/>
      <w:sz w:val="24"/>
    </w:rPr>
  </w:style>
  <w:style w:type="paragraph" w:customStyle="1" w:styleId="code">
    <w:name w:val="code"/>
    <w:basedOn w:val="BodyText"/>
    <w:autoRedefine/>
    <w:rsid w:val="003C600D"/>
    <w:pPr>
      <w:spacing w:after="0"/>
      <w:ind w:left="274"/>
    </w:pPr>
    <w:rPr>
      <w:rFonts w:ascii="Courier" w:hAnsi="Courier"/>
    </w:rPr>
  </w:style>
  <w:style w:type="paragraph" w:customStyle="1" w:styleId="codeindent1">
    <w:name w:val="code indent 1"/>
    <w:basedOn w:val="code"/>
    <w:rsid w:val="003C600D"/>
    <w:pPr>
      <w:ind w:left="720"/>
    </w:pPr>
  </w:style>
  <w:style w:type="paragraph" w:customStyle="1" w:styleId="codeindent2">
    <w:name w:val="code indent 2"/>
    <w:basedOn w:val="code"/>
    <w:rsid w:val="003C600D"/>
    <w:pPr>
      <w:ind w:left="1440"/>
    </w:pPr>
  </w:style>
  <w:style w:type="character" w:customStyle="1" w:styleId="codechar">
    <w:name w:val="code char"/>
    <w:basedOn w:val="DefaultParagraphFont"/>
    <w:rsid w:val="003C600D"/>
    <w:rPr>
      <w:rFonts w:ascii="Courier" w:hAnsi="Courier"/>
      <w:sz w:val="20"/>
    </w:rPr>
  </w:style>
  <w:style w:type="paragraph" w:customStyle="1" w:styleId="Style1">
    <w:name w:val="Style1"/>
    <w:basedOn w:val="TableHeadings"/>
    <w:rsid w:val="003C600D"/>
    <w:pPr>
      <w:spacing w:line="240" w:lineRule="auto"/>
    </w:pPr>
    <w:rPr>
      <w:color w:val="000000"/>
    </w:rPr>
  </w:style>
  <w:style w:type="paragraph" w:customStyle="1" w:styleId="TableHeadingsBlack">
    <w:name w:val="Table Headings Black"/>
    <w:basedOn w:val="TableHeadings"/>
    <w:qFormat/>
    <w:rsid w:val="003C600D"/>
    <w:pPr>
      <w:spacing w:line="240" w:lineRule="auto"/>
    </w:pPr>
    <w:rPr>
      <w:color w:val="000000"/>
    </w:rPr>
  </w:style>
  <w:style w:type="paragraph" w:customStyle="1" w:styleId="ColorfulShading-Accent11">
    <w:name w:val="Colorful Shading - Accent 11"/>
    <w:hidden/>
    <w:semiHidden/>
    <w:rsid w:val="006D4225"/>
    <w:rPr>
      <w:sz w:val="24"/>
      <w:szCs w:val="24"/>
    </w:rPr>
  </w:style>
  <w:style w:type="character" w:styleId="FollowedHyperlink">
    <w:name w:val="FollowedHyperlink"/>
    <w:uiPriority w:val="99"/>
    <w:semiHidden/>
    <w:unhideWhenUsed/>
    <w:rsid w:val="00BA6F48"/>
    <w:rPr>
      <w:color w:val="800080"/>
      <w:u w:val="single"/>
    </w:rPr>
  </w:style>
  <w:style w:type="paragraph" w:styleId="Revision">
    <w:name w:val="Revision"/>
    <w:hidden/>
    <w:semiHidden/>
    <w:rsid w:val="003C600D"/>
    <w:rPr>
      <w:sz w:val="24"/>
      <w:szCs w:val="24"/>
    </w:rPr>
  </w:style>
  <w:style w:type="table" w:customStyle="1" w:styleId="LightShading-Accent11">
    <w:name w:val="Light Shading - Accent 11"/>
    <w:aliases w:val="Student / Teacher Resource Table"/>
    <w:basedOn w:val="TableNormal"/>
    <w:uiPriority w:val="60"/>
    <w:rsid w:val="003C600D"/>
    <w:rPr>
      <w:color w:val="000000"/>
    </w:rPr>
    <w:tblPr>
      <w:tblStyleRowBandSize w:val="1"/>
      <w:tblStyleColBandSize w:val="1"/>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tcPr>
      <w:tcMar>
        <w:top w:w="144" w:type="dxa"/>
        <w:left w:w="144" w:type="dxa"/>
        <w:bottom w:w="144" w:type="dxa"/>
        <w:right w:w="144" w:type="dxa"/>
      </w:tcMar>
    </w:tcPr>
    <w:tblStylePr w:type="firstRow">
      <w:pPr>
        <w:spacing w:before="0" w:after="0" w:line="240" w:lineRule="auto"/>
      </w:pPr>
      <w:rPr>
        <w:b w:val="0"/>
        <w:bCs/>
        <w:color w:val="F79646" w:themeColor="accent6"/>
      </w:rPr>
      <w:tblPr/>
      <w:tcPr>
        <w:shd w:val="clear" w:color="auto" w:fill="336699"/>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shd w:val="clear" w:color="auto" w:fill="C0504D" w:themeFill="accent2"/>
      </w:tcPr>
    </w:tblStylePr>
    <w:tblStylePr w:type="band2Horz">
      <w:tblPr/>
      <w:tcPr>
        <w:shd w:val="clear" w:color="auto" w:fill="FFFFFF" w:themeFill="background1"/>
      </w:tcPr>
    </w:tblStylePr>
  </w:style>
  <w:style w:type="paragraph" w:customStyle="1" w:styleId="BL-sub">
    <w:name w:val="BL-sub"/>
    <w:basedOn w:val="BL"/>
    <w:qFormat/>
    <w:rsid w:val="003C600D"/>
    <w:pPr>
      <w:numPr>
        <w:ilvl w:val="1"/>
      </w:numPr>
      <w:tabs>
        <w:tab w:val="clear" w:pos="1800"/>
        <w:tab w:val="left" w:pos="990"/>
      </w:tabs>
      <w:ind w:left="994"/>
    </w:pPr>
  </w:style>
  <w:style w:type="character" w:customStyle="1" w:styleId="CommentTextChar">
    <w:name w:val="Comment Text Char"/>
    <w:basedOn w:val="DefaultParagraphFont"/>
    <w:link w:val="CommentText"/>
    <w:semiHidden/>
    <w:rsid w:val="003C600D"/>
    <w:rPr>
      <w:rFonts w:ascii="Arial" w:hAnsi="Arial"/>
      <w:szCs w:val="24"/>
    </w:rPr>
  </w:style>
  <w:style w:type="character" w:customStyle="1" w:styleId="CommentSubjectChar">
    <w:name w:val="Comment Subject Char"/>
    <w:basedOn w:val="CommentTextChar"/>
    <w:link w:val="CommentSubject"/>
    <w:rsid w:val="003C600D"/>
    <w:rPr>
      <w:rFonts w:ascii="Arial" w:hAnsi="Arial"/>
      <w:b/>
      <w:bCs/>
      <w:szCs w:val="24"/>
    </w:rPr>
  </w:style>
  <w:style w:type="paragraph" w:customStyle="1" w:styleId="TableBL">
    <w:name w:val="Table BL"/>
    <w:basedOn w:val="BL"/>
    <w:autoRedefine/>
    <w:qFormat/>
    <w:rsid w:val="003C600D"/>
    <w:pPr>
      <w:spacing w:before="0" w:after="80"/>
      <w:ind w:left="360"/>
    </w:pPr>
  </w:style>
  <w:style w:type="character" w:customStyle="1" w:styleId="FooterChar">
    <w:name w:val="Footer Char"/>
    <w:basedOn w:val="DefaultParagraphFont"/>
    <w:link w:val="Footer"/>
    <w:uiPriority w:val="99"/>
    <w:rsid w:val="00F76254"/>
    <w:rPr>
      <w:rFonts w:ascii="Arial" w:hAnsi="Arial"/>
      <w:sz w:val="16"/>
      <w:szCs w:val="24"/>
    </w:rPr>
  </w:style>
  <w:style w:type="character" w:styleId="PageNumber">
    <w:name w:val="page number"/>
    <w:basedOn w:val="DefaultParagraphFont"/>
    <w:uiPriority w:val="99"/>
    <w:unhideWhenUsed/>
    <w:rsid w:val="00F7625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jpe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footer" Target="footer1.xml"/><Relationship Id="rId50" Type="http://schemas.openxmlformats.org/officeDocument/2006/relationships/footer" Target="footer3.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9" Type="http://schemas.openxmlformats.org/officeDocument/2006/relationships/image" Target="media/image22.jpeg"/><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footer" Target="footer2.xml"/><Relationship Id="rId8" Type="http://schemas.openxmlformats.org/officeDocument/2006/relationships/image" Target="media/image1.pn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header" Target="header2.xml"/><Relationship Id="rId20" Type="http://schemas.openxmlformats.org/officeDocument/2006/relationships/image" Target="media/image13.jpeg"/><Relationship Id="rId41" Type="http://schemas.openxmlformats.org/officeDocument/2006/relationships/image" Target="media/image34.jpe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eather\AppData\Roaming\Microsoft\Templates\Student%20Resource%20Template_102212.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ED167A8-1C0F-4249-A580-ADA89A5782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Student Resource Template_102212.dotx</Template>
  <TotalTime>523</TotalTime>
  <Pages>26</Pages>
  <Words>3893</Words>
  <Characters>22192</Characters>
  <Application>Microsoft Office Word</Application>
  <DocSecurity>0</DocSecurity>
  <Lines>184</Lines>
  <Paragraphs>52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26033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Christine Rodriguez</cp:lastModifiedBy>
  <cp:revision>4</cp:revision>
  <cp:lastPrinted>2012-03-27T21:56:00Z</cp:lastPrinted>
  <dcterms:created xsi:type="dcterms:W3CDTF">2015-01-14T21:45:00Z</dcterms:created>
  <dcterms:modified xsi:type="dcterms:W3CDTF">2021-08-04T08:51:00Z</dcterms:modified>
</cp:coreProperties>
</file>